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17F" w:rsidRPr="00235390" w:rsidRDefault="00A3117F">
      <w:pPr>
        <w:pStyle w:val="aa"/>
        <w:rPr>
          <w:szCs w:val="24"/>
        </w:rPr>
      </w:pPr>
      <w:r w:rsidRPr="00235390">
        <w:rPr>
          <w:sz w:val="28"/>
          <w:szCs w:val="28"/>
        </w:rPr>
        <w:t>Договор аренды земельного участка №</w:t>
      </w:r>
      <w:bookmarkStart w:id="0" w:name="Номер_документа_1"/>
      <w:bookmarkEnd w:id="0"/>
      <w:r w:rsidRPr="00235390">
        <w:rPr>
          <w:sz w:val="28"/>
          <w:szCs w:val="28"/>
        </w:rPr>
        <w:t xml:space="preserve"> 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235390" w:rsidRDefault="00A3117F" w:rsidP="009A54B8">
      <w:pPr>
        <w:rPr>
          <w:sz w:val="24"/>
          <w:szCs w:val="24"/>
        </w:rPr>
      </w:pPr>
      <w:r w:rsidRPr="00235390">
        <w:rPr>
          <w:sz w:val="24"/>
          <w:szCs w:val="24"/>
        </w:rPr>
        <w:t xml:space="preserve">г. Сургут                                                                                     </w:t>
      </w:r>
      <w:bookmarkStart w:id="1" w:name="Дата_выдачи_документа_1"/>
      <w:bookmarkEnd w:id="1"/>
      <w:r w:rsidR="00DB7125" w:rsidRPr="00235390">
        <w:rPr>
          <w:sz w:val="24"/>
          <w:szCs w:val="24"/>
        </w:rPr>
        <w:t xml:space="preserve">                </w:t>
      </w:r>
      <w:r w:rsidR="00845A97">
        <w:rPr>
          <w:sz w:val="24"/>
          <w:szCs w:val="24"/>
        </w:rPr>
        <w:t xml:space="preserve">    </w:t>
      </w:r>
      <w:proofErr w:type="gramStart"/>
      <w:r w:rsidR="00845A97">
        <w:rPr>
          <w:sz w:val="24"/>
          <w:szCs w:val="24"/>
        </w:rPr>
        <w:t xml:space="preserve">   «</w:t>
      </w:r>
      <w:proofErr w:type="gramEnd"/>
      <w:r w:rsidR="00845A97">
        <w:rPr>
          <w:sz w:val="24"/>
          <w:szCs w:val="24"/>
        </w:rPr>
        <w:t>__</w:t>
      </w:r>
      <w:r w:rsidR="0009308B">
        <w:rPr>
          <w:sz w:val="24"/>
          <w:szCs w:val="24"/>
        </w:rPr>
        <w:t>_</w:t>
      </w:r>
      <w:r w:rsidR="00845A97">
        <w:rPr>
          <w:sz w:val="24"/>
          <w:szCs w:val="24"/>
        </w:rPr>
        <w:t>»</w:t>
      </w:r>
      <w:r w:rsidR="006F78E3">
        <w:rPr>
          <w:sz w:val="24"/>
          <w:szCs w:val="24"/>
        </w:rPr>
        <w:t>.</w:t>
      </w:r>
      <w:r w:rsidR="00845A97">
        <w:rPr>
          <w:sz w:val="24"/>
          <w:szCs w:val="24"/>
        </w:rPr>
        <w:t>________</w:t>
      </w:r>
      <w:r w:rsidR="006F78E3">
        <w:rPr>
          <w:sz w:val="24"/>
          <w:szCs w:val="24"/>
        </w:rPr>
        <w:t>.</w:t>
      </w:r>
      <w:r w:rsidR="009A145B">
        <w:rPr>
          <w:sz w:val="24"/>
          <w:szCs w:val="24"/>
        </w:rPr>
        <w:t>201</w:t>
      </w:r>
      <w:r w:rsidR="0009308B">
        <w:rPr>
          <w:sz w:val="24"/>
          <w:szCs w:val="24"/>
        </w:rPr>
        <w:t>8</w:t>
      </w:r>
    </w:p>
    <w:p w:rsidR="00A3117F" w:rsidRDefault="00A3117F">
      <w:pPr>
        <w:pStyle w:val="a3"/>
        <w:ind w:firstLine="426"/>
        <w:rPr>
          <w:szCs w:val="24"/>
        </w:rPr>
      </w:pPr>
    </w:p>
    <w:p w:rsidR="00A3117F" w:rsidRPr="00235390" w:rsidRDefault="002212BA">
      <w:pPr>
        <w:pStyle w:val="a3"/>
        <w:ind w:firstLine="426"/>
        <w:rPr>
          <w:szCs w:val="24"/>
        </w:rPr>
      </w:pPr>
      <w:r w:rsidRPr="00235390">
        <w:rPr>
          <w:szCs w:val="24"/>
        </w:rPr>
        <w:t xml:space="preserve">Администрация муниципального образования городской округ город Сургут, в лице </w:t>
      </w:r>
      <w:r w:rsidR="00903D51" w:rsidRPr="00E27F87">
        <w:rPr>
          <w:rFonts w:ascii="Times New Roman CYR" w:hAnsi="Times New Roman CYR" w:cs="Times New Roman CYR"/>
        </w:rPr>
        <w:t>заместителя Главы города Меркулова Романа Евгеньевича</w:t>
      </w:r>
      <w:r w:rsidR="00903D51" w:rsidRPr="00DF2D9C">
        <w:t xml:space="preserve">, действующего на основании доверенности от </w:t>
      </w:r>
      <w:r w:rsidR="00903D51" w:rsidRPr="00E27F87">
        <w:t>13.11.2017 № 420</w:t>
      </w:r>
      <w:r w:rsidRPr="00D61D28">
        <w:rPr>
          <w:szCs w:val="24"/>
        </w:rPr>
        <w:t xml:space="preserve">, именуемая в дальнейшем </w:t>
      </w:r>
      <w:r w:rsidRPr="00235390">
        <w:rPr>
          <w:szCs w:val="24"/>
        </w:rPr>
        <w:t xml:space="preserve"> </w:t>
      </w:r>
      <w:r>
        <w:rPr>
          <w:b/>
          <w:szCs w:val="24"/>
        </w:rPr>
        <w:t>«</w:t>
      </w:r>
      <w:r w:rsidRPr="00235390">
        <w:rPr>
          <w:b/>
          <w:szCs w:val="24"/>
        </w:rPr>
        <w:t>Арендодатель</w:t>
      </w:r>
      <w:r>
        <w:rPr>
          <w:b/>
          <w:szCs w:val="24"/>
        </w:rPr>
        <w:t>»</w:t>
      </w:r>
      <w:r w:rsidRPr="00235390">
        <w:rPr>
          <w:b/>
          <w:szCs w:val="24"/>
        </w:rPr>
        <w:t xml:space="preserve">, </w:t>
      </w:r>
      <w:r w:rsidRPr="00235390">
        <w:rPr>
          <w:szCs w:val="24"/>
        </w:rPr>
        <w:t xml:space="preserve">с одной стороны, и </w:t>
      </w:r>
      <w:r w:rsidR="00845A97">
        <w:rPr>
          <w:szCs w:val="24"/>
        </w:rPr>
        <w:t>_____________________________________</w:t>
      </w:r>
      <w:r w:rsidR="009B2C1A">
        <w:rPr>
          <w:szCs w:val="24"/>
        </w:rPr>
        <w:t>,</w:t>
      </w:r>
      <w:r w:rsidRPr="00235390">
        <w:rPr>
          <w:szCs w:val="24"/>
        </w:rPr>
        <w:t xml:space="preserve"> именуем</w:t>
      </w:r>
      <w:r>
        <w:rPr>
          <w:szCs w:val="24"/>
        </w:rPr>
        <w:t>ый</w:t>
      </w:r>
      <w:r w:rsidRPr="00235390">
        <w:rPr>
          <w:szCs w:val="24"/>
        </w:rPr>
        <w:t xml:space="preserve"> в дальнейшем </w:t>
      </w:r>
      <w:r>
        <w:rPr>
          <w:b/>
          <w:szCs w:val="24"/>
        </w:rPr>
        <w:t>«</w:t>
      </w:r>
      <w:r w:rsidRPr="00235390">
        <w:rPr>
          <w:b/>
          <w:szCs w:val="24"/>
        </w:rPr>
        <w:t>Арендатор</w:t>
      </w:r>
      <w:r>
        <w:rPr>
          <w:b/>
          <w:szCs w:val="24"/>
        </w:rPr>
        <w:t>»</w:t>
      </w:r>
      <w:r w:rsidRPr="00235390">
        <w:rPr>
          <w:szCs w:val="24"/>
        </w:rPr>
        <w:t xml:space="preserve">, с другой стороны, </w:t>
      </w:r>
      <w:r>
        <w:rPr>
          <w:szCs w:val="24"/>
        </w:rPr>
        <w:t xml:space="preserve">вместе именуемые </w:t>
      </w:r>
      <w:r w:rsidRPr="00173159">
        <w:rPr>
          <w:b/>
          <w:szCs w:val="24"/>
        </w:rPr>
        <w:t>«Стороны»</w:t>
      </w:r>
      <w:r>
        <w:rPr>
          <w:szCs w:val="24"/>
        </w:rPr>
        <w:t xml:space="preserve">, </w:t>
      </w:r>
      <w:r w:rsidR="009B2C1A" w:rsidRPr="00235390">
        <w:rPr>
          <w:szCs w:val="24"/>
        </w:rPr>
        <w:t xml:space="preserve">на основании </w:t>
      </w:r>
      <w:r w:rsidR="009B2C1A">
        <w:t xml:space="preserve">протокола заседания комиссии по организации и проведению торгов по продаже земельных участков, права на заключение договоров аренды земельных участков или права заключить договор о развитии застроенной территории от </w:t>
      </w:r>
      <w:r w:rsidR="00845A97">
        <w:t>____________</w:t>
      </w:r>
      <w:r w:rsidR="009B2C1A">
        <w:t xml:space="preserve"> № </w:t>
      </w:r>
      <w:r w:rsidR="00845A97">
        <w:t>____</w:t>
      </w:r>
      <w:r w:rsidRPr="00235390">
        <w:rPr>
          <w:szCs w:val="24"/>
        </w:rPr>
        <w:t>, заключили настоящий договор (далее</w:t>
      </w:r>
      <w:r>
        <w:rPr>
          <w:szCs w:val="24"/>
        </w:rPr>
        <w:t xml:space="preserve"> </w:t>
      </w:r>
      <w:r w:rsidRPr="00235390">
        <w:rPr>
          <w:szCs w:val="24"/>
        </w:rPr>
        <w:t>-</w:t>
      </w:r>
      <w:r>
        <w:rPr>
          <w:szCs w:val="24"/>
        </w:rPr>
        <w:t xml:space="preserve"> </w:t>
      </w:r>
      <w:r w:rsidRPr="00235390">
        <w:rPr>
          <w:szCs w:val="24"/>
        </w:rPr>
        <w:t>Договор) о нижеследующем</w:t>
      </w:r>
      <w:r w:rsidR="00A3117F" w:rsidRPr="00235390">
        <w:rPr>
          <w:szCs w:val="24"/>
        </w:rPr>
        <w:t>:</w:t>
      </w:r>
    </w:p>
    <w:p w:rsidR="00173159" w:rsidRDefault="00173159" w:rsidP="00C22CA1">
      <w:pPr>
        <w:ind w:left="426"/>
        <w:jc w:val="center"/>
        <w:rPr>
          <w:b/>
          <w:sz w:val="24"/>
          <w:szCs w:val="24"/>
        </w:rPr>
      </w:pPr>
    </w:p>
    <w:p w:rsidR="00173159" w:rsidRDefault="00A3117F" w:rsidP="00C22CA1">
      <w:pPr>
        <w:ind w:left="426"/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1. ПРЕДМЕТ ДОГОВОРА.</w:t>
      </w:r>
    </w:p>
    <w:p w:rsidR="00A3117F" w:rsidRPr="00235390" w:rsidRDefault="00A3117F" w:rsidP="00C22CA1">
      <w:pPr>
        <w:ind w:left="426"/>
        <w:jc w:val="center"/>
        <w:rPr>
          <w:sz w:val="24"/>
          <w:szCs w:val="24"/>
        </w:rPr>
      </w:pPr>
      <w:r w:rsidRPr="00235390">
        <w:rPr>
          <w:sz w:val="24"/>
          <w:szCs w:val="24"/>
        </w:rPr>
        <w:tab/>
      </w:r>
    </w:p>
    <w:p w:rsidR="00A3117F" w:rsidRPr="00CC6AFF" w:rsidRDefault="00A3117F">
      <w:pPr>
        <w:pStyle w:val="a3"/>
        <w:rPr>
          <w:szCs w:val="24"/>
        </w:rPr>
      </w:pPr>
      <w:r w:rsidRPr="00235390">
        <w:rPr>
          <w:szCs w:val="24"/>
        </w:rPr>
        <w:t xml:space="preserve"> </w:t>
      </w:r>
      <w:r w:rsidRPr="00235390">
        <w:rPr>
          <w:szCs w:val="24"/>
        </w:rPr>
        <w:tab/>
        <w:t>1.1.</w:t>
      </w:r>
      <w:r w:rsidR="00632CF9">
        <w:rPr>
          <w:szCs w:val="24"/>
        </w:rPr>
        <w:t xml:space="preserve"> </w:t>
      </w:r>
      <w:r w:rsidRPr="00235390">
        <w:rPr>
          <w:szCs w:val="24"/>
        </w:rPr>
        <w:t>«</w:t>
      </w:r>
      <w:r w:rsidRPr="00235390">
        <w:rPr>
          <w:b/>
          <w:szCs w:val="24"/>
        </w:rPr>
        <w:t>Арендодатель»</w:t>
      </w:r>
      <w:r w:rsidRPr="00235390">
        <w:rPr>
          <w:szCs w:val="24"/>
        </w:rPr>
        <w:t xml:space="preserve"> передает, а «</w:t>
      </w:r>
      <w:r w:rsidRPr="00235390">
        <w:rPr>
          <w:b/>
          <w:szCs w:val="24"/>
        </w:rPr>
        <w:t>Арендатор»</w:t>
      </w:r>
      <w:r w:rsidRPr="00235390">
        <w:rPr>
          <w:szCs w:val="24"/>
        </w:rPr>
        <w:t xml:space="preserve"> принимает в аренду земельный участок, расположенный</w:t>
      </w:r>
      <w:r w:rsidR="00845A97">
        <w:rPr>
          <w:szCs w:val="24"/>
        </w:rPr>
        <w:t xml:space="preserve"> в территориальной зоне П.2,</w:t>
      </w:r>
      <w:r w:rsidRPr="00235390">
        <w:rPr>
          <w:szCs w:val="24"/>
        </w:rPr>
        <w:t xml:space="preserve"> по адресу: </w:t>
      </w:r>
      <w:r w:rsidR="008D005D">
        <w:rPr>
          <w:szCs w:val="24"/>
        </w:rPr>
        <w:t xml:space="preserve">Ханты-Мансийский </w:t>
      </w:r>
      <w:r w:rsidR="006C17D6">
        <w:rPr>
          <w:szCs w:val="24"/>
        </w:rPr>
        <w:t>а</w:t>
      </w:r>
      <w:r w:rsidR="008D005D">
        <w:rPr>
          <w:szCs w:val="24"/>
        </w:rPr>
        <w:t>втономный округ</w:t>
      </w:r>
      <w:r w:rsidR="001D6379">
        <w:rPr>
          <w:szCs w:val="24"/>
        </w:rPr>
        <w:t xml:space="preserve"> - Югра</w:t>
      </w:r>
      <w:r w:rsidR="00F16DA5" w:rsidRPr="00235390">
        <w:rPr>
          <w:szCs w:val="24"/>
        </w:rPr>
        <w:t xml:space="preserve">, </w:t>
      </w:r>
      <w:r w:rsidR="00D57DEE" w:rsidRPr="00235390">
        <w:rPr>
          <w:szCs w:val="24"/>
        </w:rPr>
        <w:t>город Сургут</w:t>
      </w:r>
      <w:r w:rsidRPr="00235390">
        <w:rPr>
          <w:szCs w:val="24"/>
        </w:rPr>
        <w:t xml:space="preserve">, </w:t>
      </w:r>
      <w:r w:rsidR="005F0005">
        <w:rPr>
          <w:szCs w:val="24"/>
        </w:rPr>
        <w:t xml:space="preserve">улица </w:t>
      </w:r>
      <w:r w:rsidR="0009308B">
        <w:rPr>
          <w:szCs w:val="24"/>
        </w:rPr>
        <w:t>Инженер</w:t>
      </w:r>
      <w:r w:rsidR="00845A97">
        <w:rPr>
          <w:szCs w:val="24"/>
        </w:rPr>
        <w:t>ная</w:t>
      </w:r>
      <w:r w:rsidR="0009308B">
        <w:rPr>
          <w:szCs w:val="24"/>
        </w:rPr>
        <w:t xml:space="preserve"> 8/3</w:t>
      </w:r>
      <w:r w:rsidR="00C734A8">
        <w:rPr>
          <w:szCs w:val="24"/>
        </w:rPr>
        <w:t>,</w:t>
      </w:r>
      <w:r w:rsidR="00EB743A">
        <w:rPr>
          <w:szCs w:val="24"/>
        </w:rPr>
        <w:t xml:space="preserve"> </w:t>
      </w:r>
      <w:r w:rsidRPr="00235390">
        <w:rPr>
          <w:szCs w:val="24"/>
        </w:rPr>
        <w:t xml:space="preserve">именуемый в дальнейшем </w:t>
      </w:r>
      <w:r w:rsidRPr="00235390">
        <w:rPr>
          <w:b/>
          <w:szCs w:val="24"/>
        </w:rPr>
        <w:t>«Участок»</w:t>
      </w:r>
      <w:r w:rsidRPr="00235390">
        <w:rPr>
          <w:b/>
          <w:i/>
          <w:szCs w:val="24"/>
        </w:rPr>
        <w:t>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Категория земель </w:t>
      </w:r>
      <w:r w:rsidRPr="00235390">
        <w:rPr>
          <w:b/>
          <w:sz w:val="24"/>
          <w:szCs w:val="24"/>
        </w:rPr>
        <w:t>«</w:t>
      </w:r>
      <w:proofErr w:type="gramStart"/>
      <w:r w:rsidRPr="00235390">
        <w:rPr>
          <w:b/>
          <w:sz w:val="24"/>
          <w:szCs w:val="24"/>
        </w:rPr>
        <w:t>Участка»</w:t>
      </w:r>
      <w:r w:rsidRPr="00235390">
        <w:rPr>
          <w:sz w:val="24"/>
          <w:szCs w:val="24"/>
        </w:rPr>
        <w:t xml:space="preserve">   </w:t>
      </w:r>
      <w:proofErr w:type="gramEnd"/>
      <w:r w:rsidRPr="00235390">
        <w:rPr>
          <w:sz w:val="24"/>
          <w:szCs w:val="24"/>
        </w:rPr>
        <w:t xml:space="preserve">      </w:t>
      </w:r>
      <w:r w:rsidR="00071264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     </w:t>
      </w:r>
      <w:r w:rsidRPr="00DB661E">
        <w:rPr>
          <w:b/>
          <w:sz w:val="24"/>
          <w:szCs w:val="24"/>
        </w:rPr>
        <w:t>-</w:t>
      </w:r>
      <w:r w:rsidR="00D57DEE" w:rsidRPr="00235390">
        <w:rPr>
          <w:sz w:val="24"/>
          <w:szCs w:val="24"/>
        </w:rPr>
        <w:t xml:space="preserve">   </w:t>
      </w:r>
      <w:r w:rsidRPr="00235390">
        <w:rPr>
          <w:sz w:val="24"/>
          <w:szCs w:val="24"/>
        </w:rPr>
        <w:t xml:space="preserve"> </w:t>
      </w:r>
      <w:r w:rsidR="00D57DEE" w:rsidRPr="00235390">
        <w:rPr>
          <w:sz w:val="24"/>
          <w:szCs w:val="24"/>
        </w:rPr>
        <w:t xml:space="preserve">  </w:t>
      </w:r>
      <w:r w:rsidRPr="00235390">
        <w:rPr>
          <w:sz w:val="24"/>
          <w:szCs w:val="24"/>
        </w:rPr>
        <w:t>земли населенных пунктов.</w:t>
      </w:r>
    </w:p>
    <w:p w:rsidR="009A54B8" w:rsidRPr="001D4BB9" w:rsidRDefault="00A3117F" w:rsidP="00F70E9D">
      <w:pPr>
        <w:tabs>
          <w:tab w:val="left" w:pos="284"/>
        </w:tabs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          Кадастровый номер </w:t>
      </w:r>
      <w:r w:rsidRPr="00235390">
        <w:rPr>
          <w:b/>
          <w:sz w:val="24"/>
          <w:szCs w:val="24"/>
        </w:rPr>
        <w:t>«</w:t>
      </w:r>
      <w:proofErr w:type="gramStart"/>
      <w:r w:rsidRPr="00235390">
        <w:rPr>
          <w:b/>
          <w:sz w:val="24"/>
          <w:szCs w:val="24"/>
        </w:rPr>
        <w:t>Участка»</w:t>
      </w:r>
      <w:r w:rsidRPr="00235390">
        <w:rPr>
          <w:sz w:val="24"/>
          <w:szCs w:val="24"/>
        </w:rPr>
        <w:t xml:space="preserve">   </w:t>
      </w:r>
      <w:proofErr w:type="gramEnd"/>
      <w:r w:rsidRPr="00235390">
        <w:rPr>
          <w:sz w:val="24"/>
          <w:szCs w:val="24"/>
        </w:rPr>
        <w:t xml:space="preserve">        </w:t>
      </w:r>
      <w:r w:rsidRPr="004C603B">
        <w:rPr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="001E240E" w:rsidRPr="004C603B">
        <w:rPr>
          <w:b/>
          <w:sz w:val="24"/>
          <w:szCs w:val="24"/>
        </w:rPr>
        <w:t xml:space="preserve">     </w:t>
      </w:r>
      <w:r w:rsidR="001E240E" w:rsidRPr="001D4BB9">
        <w:rPr>
          <w:sz w:val="24"/>
          <w:szCs w:val="24"/>
        </w:rPr>
        <w:t>86:10:0101</w:t>
      </w:r>
      <w:r w:rsidR="0009308B">
        <w:rPr>
          <w:sz w:val="24"/>
          <w:szCs w:val="24"/>
        </w:rPr>
        <w:t>24</w:t>
      </w:r>
      <w:r w:rsidR="001C0EB0">
        <w:rPr>
          <w:sz w:val="24"/>
          <w:szCs w:val="24"/>
        </w:rPr>
        <w:t>7</w:t>
      </w:r>
      <w:r w:rsidR="001E240E" w:rsidRPr="001D4BB9">
        <w:rPr>
          <w:sz w:val="24"/>
          <w:szCs w:val="24"/>
        </w:rPr>
        <w:t>:</w:t>
      </w:r>
      <w:r w:rsidR="0009308B">
        <w:rPr>
          <w:sz w:val="24"/>
          <w:szCs w:val="24"/>
        </w:rPr>
        <w:t>9</w:t>
      </w:r>
      <w:r w:rsidR="001C0EB0">
        <w:rPr>
          <w:sz w:val="24"/>
          <w:szCs w:val="24"/>
        </w:rPr>
        <w:t>2</w:t>
      </w:r>
    </w:p>
    <w:p w:rsidR="006611CB" w:rsidRPr="001D4BB9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 xml:space="preserve">  </w:t>
      </w:r>
      <w:r w:rsidRPr="00235390">
        <w:rPr>
          <w:sz w:val="24"/>
          <w:szCs w:val="24"/>
        </w:rPr>
        <w:tab/>
        <w:t xml:space="preserve">Площадь </w:t>
      </w:r>
      <w:r w:rsidRPr="00235390">
        <w:rPr>
          <w:b/>
          <w:sz w:val="24"/>
          <w:szCs w:val="24"/>
        </w:rPr>
        <w:t>«</w:t>
      </w:r>
      <w:proofErr w:type="gramStart"/>
      <w:r w:rsidRPr="00235390">
        <w:rPr>
          <w:b/>
          <w:sz w:val="24"/>
          <w:szCs w:val="24"/>
        </w:rPr>
        <w:t xml:space="preserve">Участка»   </w:t>
      </w:r>
      <w:proofErr w:type="gramEnd"/>
      <w:r w:rsidRPr="00235390">
        <w:rPr>
          <w:b/>
          <w:sz w:val="24"/>
          <w:szCs w:val="24"/>
        </w:rPr>
        <w:t xml:space="preserve">                      </w:t>
      </w:r>
      <w:r w:rsidR="00071264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   </w:t>
      </w:r>
      <w:r w:rsidRPr="00DB661E">
        <w:rPr>
          <w:b/>
          <w:sz w:val="24"/>
          <w:szCs w:val="24"/>
        </w:rPr>
        <w:t xml:space="preserve">- </w:t>
      </w:r>
      <w:r w:rsidRPr="00235390">
        <w:rPr>
          <w:sz w:val="24"/>
          <w:szCs w:val="24"/>
        </w:rPr>
        <w:t xml:space="preserve"> </w:t>
      </w:r>
      <w:bookmarkStart w:id="3" w:name="Площадь_по_документу_1"/>
      <w:bookmarkEnd w:id="3"/>
      <w:r w:rsidR="009A54B8" w:rsidRPr="00235390">
        <w:rPr>
          <w:sz w:val="24"/>
          <w:szCs w:val="24"/>
        </w:rPr>
        <w:t xml:space="preserve">  </w:t>
      </w:r>
      <w:r w:rsidR="00071264">
        <w:rPr>
          <w:sz w:val="24"/>
          <w:szCs w:val="24"/>
        </w:rPr>
        <w:t xml:space="preserve"> </w:t>
      </w:r>
      <w:r w:rsidR="009A54B8" w:rsidRPr="00235390">
        <w:rPr>
          <w:sz w:val="24"/>
          <w:szCs w:val="24"/>
        </w:rPr>
        <w:t xml:space="preserve"> </w:t>
      </w:r>
      <w:r w:rsidR="0009308B">
        <w:rPr>
          <w:sz w:val="24"/>
          <w:szCs w:val="24"/>
        </w:rPr>
        <w:t>41 706</w:t>
      </w:r>
      <w:r w:rsidRPr="00235390">
        <w:rPr>
          <w:sz w:val="24"/>
          <w:szCs w:val="24"/>
        </w:rPr>
        <w:t xml:space="preserve"> </w:t>
      </w:r>
      <w:proofErr w:type="spellStart"/>
      <w:r w:rsidRPr="00235390">
        <w:rPr>
          <w:sz w:val="24"/>
          <w:szCs w:val="24"/>
        </w:rPr>
        <w:t>кв.м</w:t>
      </w:r>
      <w:proofErr w:type="spellEnd"/>
      <w:r w:rsidRPr="00235390">
        <w:rPr>
          <w:sz w:val="24"/>
          <w:szCs w:val="24"/>
        </w:rPr>
        <w:t>.</w:t>
      </w:r>
    </w:p>
    <w:p w:rsidR="00A3117F" w:rsidRPr="001D4BB9" w:rsidRDefault="00A3117F">
      <w:pPr>
        <w:pStyle w:val="31"/>
        <w:rPr>
          <w:bCs/>
          <w:i w:val="0"/>
          <w:sz w:val="24"/>
          <w:szCs w:val="24"/>
        </w:rPr>
      </w:pPr>
      <w:r w:rsidRPr="001D4BB9">
        <w:rPr>
          <w:i w:val="0"/>
          <w:sz w:val="24"/>
          <w:szCs w:val="24"/>
        </w:rPr>
        <w:tab/>
      </w:r>
      <w:r w:rsidRPr="001D4BB9">
        <w:rPr>
          <w:bCs/>
          <w:i w:val="0"/>
          <w:sz w:val="24"/>
          <w:szCs w:val="24"/>
        </w:rPr>
        <w:t xml:space="preserve">1.2. </w:t>
      </w:r>
      <w:r w:rsidR="00325EF5" w:rsidRPr="001D4BB9">
        <w:rPr>
          <w:bCs/>
          <w:i w:val="0"/>
          <w:sz w:val="24"/>
          <w:szCs w:val="24"/>
        </w:rPr>
        <w:t xml:space="preserve">Кадастровая стоимость земельного участка составляет </w:t>
      </w:r>
      <w:r w:rsidR="0009308B">
        <w:rPr>
          <w:bCs/>
          <w:i w:val="0"/>
          <w:sz w:val="24"/>
          <w:szCs w:val="24"/>
        </w:rPr>
        <w:t>132 509 137</w:t>
      </w:r>
      <w:r w:rsidR="00325EF5" w:rsidRPr="00E36861">
        <w:rPr>
          <w:bCs/>
          <w:i w:val="0"/>
          <w:sz w:val="24"/>
          <w:szCs w:val="24"/>
        </w:rPr>
        <w:t xml:space="preserve"> руб.</w:t>
      </w:r>
      <w:r w:rsidR="0095537F" w:rsidRPr="00E36861">
        <w:rPr>
          <w:bCs/>
          <w:i w:val="0"/>
          <w:sz w:val="24"/>
          <w:szCs w:val="24"/>
        </w:rPr>
        <w:t xml:space="preserve"> </w:t>
      </w:r>
      <w:r w:rsidR="0009308B">
        <w:rPr>
          <w:bCs/>
          <w:i w:val="0"/>
          <w:sz w:val="24"/>
          <w:szCs w:val="24"/>
        </w:rPr>
        <w:t>32</w:t>
      </w:r>
      <w:r w:rsidR="0095537F" w:rsidRPr="00E36861">
        <w:rPr>
          <w:bCs/>
          <w:i w:val="0"/>
          <w:sz w:val="24"/>
          <w:szCs w:val="24"/>
        </w:rPr>
        <w:t xml:space="preserve"> коп.</w:t>
      </w:r>
    </w:p>
    <w:p w:rsidR="00A3117F" w:rsidRDefault="00A3117F">
      <w:pPr>
        <w:pStyle w:val="a3"/>
        <w:ind w:firstLine="720"/>
        <w:rPr>
          <w:szCs w:val="24"/>
        </w:rPr>
      </w:pPr>
      <w:r w:rsidRPr="00235390">
        <w:rPr>
          <w:szCs w:val="24"/>
        </w:rPr>
        <w:t xml:space="preserve">1.3. Границы </w:t>
      </w:r>
      <w:r w:rsidRPr="00235390">
        <w:rPr>
          <w:b/>
          <w:szCs w:val="24"/>
        </w:rPr>
        <w:t>«Участка»</w:t>
      </w:r>
      <w:r w:rsidRPr="00235390">
        <w:rPr>
          <w:szCs w:val="24"/>
        </w:rPr>
        <w:t xml:space="preserve"> обозначены в кадастровом </w:t>
      </w:r>
      <w:r w:rsidR="008D005D">
        <w:rPr>
          <w:szCs w:val="24"/>
        </w:rPr>
        <w:t>паспорте</w:t>
      </w:r>
      <w:r w:rsidRPr="00235390">
        <w:rPr>
          <w:szCs w:val="24"/>
        </w:rPr>
        <w:t xml:space="preserve"> земельного участка</w:t>
      </w:r>
      <w:r w:rsidR="008227B4">
        <w:rPr>
          <w:szCs w:val="24"/>
        </w:rPr>
        <w:t>.</w:t>
      </w:r>
    </w:p>
    <w:p w:rsidR="007F4F49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1.4. </w:t>
      </w:r>
      <w:r w:rsidRPr="00235390">
        <w:rPr>
          <w:b/>
          <w:sz w:val="24"/>
          <w:szCs w:val="24"/>
        </w:rPr>
        <w:t>«Участок»</w:t>
      </w:r>
      <w:r w:rsidRPr="00235390">
        <w:rPr>
          <w:sz w:val="24"/>
          <w:szCs w:val="24"/>
        </w:rPr>
        <w:t xml:space="preserve"> предоставляется </w:t>
      </w:r>
      <w:r w:rsidR="0009308B">
        <w:rPr>
          <w:sz w:val="24"/>
          <w:szCs w:val="24"/>
        </w:rPr>
        <w:t>под</w:t>
      </w:r>
      <w:r w:rsidR="009D0FC2">
        <w:rPr>
          <w:sz w:val="24"/>
          <w:szCs w:val="24"/>
        </w:rPr>
        <w:t xml:space="preserve"> производственную деятельность. </w:t>
      </w:r>
      <w:r w:rsidR="0009308B">
        <w:rPr>
          <w:sz w:val="24"/>
          <w:szCs w:val="24"/>
        </w:rPr>
        <w:t>Код 6.0</w:t>
      </w:r>
      <w:r w:rsidR="00D7738C">
        <w:rPr>
          <w:sz w:val="24"/>
          <w:szCs w:val="24"/>
        </w:rPr>
        <w:t>.</w:t>
      </w:r>
      <w:r w:rsidR="002A48AD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Приведенное описание целей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Pr="00235390">
        <w:rPr>
          <w:sz w:val="24"/>
          <w:szCs w:val="24"/>
        </w:rPr>
        <w:t xml:space="preserve">является окончательным. Изменение названных условий использования </w:t>
      </w:r>
      <w:r w:rsidRPr="00235390">
        <w:rPr>
          <w:b/>
          <w:sz w:val="24"/>
          <w:szCs w:val="24"/>
        </w:rPr>
        <w:t xml:space="preserve">«Участка» </w:t>
      </w:r>
      <w:r w:rsidR="00000445" w:rsidRPr="003119F4">
        <w:rPr>
          <w:sz w:val="24"/>
          <w:szCs w:val="24"/>
        </w:rPr>
        <w:t>не</w:t>
      </w:r>
      <w:r w:rsidR="00000445">
        <w:rPr>
          <w:b/>
          <w:sz w:val="24"/>
          <w:szCs w:val="24"/>
        </w:rPr>
        <w:t xml:space="preserve"> </w:t>
      </w:r>
      <w:r w:rsidRPr="00235390">
        <w:rPr>
          <w:sz w:val="24"/>
          <w:szCs w:val="24"/>
        </w:rPr>
        <w:t>допускается</w:t>
      </w:r>
      <w:r w:rsidR="00000445">
        <w:rPr>
          <w:sz w:val="24"/>
          <w:szCs w:val="24"/>
        </w:rPr>
        <w:t>.</w:t>
      </w:r>
    </w:p>
    <w:p w:rsidR="00A3117F" w:rsidRPr="008D005D" w:rsidRDefault="00936A4D" w:rsidP="00936A4D">
      <w:pPr>
        <w:ind w:firstLine="708"/>
        <w:jc w:val="both"/>
        <w:rPr>
          <w:i/>
          <w:sz w:val="24"/>
          <w:szCs w:val="24"/>
        </w:rPr>
      </w:pPr>
      <w:r w:rsidRPr="00D32BD2">
        <w:rPr>
          <w:iCs/>
          <w:sz w:val="24"/>
          <w:szCs w:val="24"/>
        </w:rPr>
        <w:t>1.</w:t>
      </w:r>
      <w:r w:rsidR="00D32BD2">
        <w:rPr>
          <w:iCs/>
          <w:sz w:val="24"/>
          <w:szCs w:val="24"/>
        </w:rPr>
        <w:t>5</w:t>
      </w:r>
      <w:r w:rsidRPr="00D32BD2">
        <w:rPr>
          <w:iCs/>
          <w:sz w:val="24"/>
          <w:szCs w:val="24"/>
        </w:rPr>
        <w:t>.</w:t>
      </w:r>
      <w:r>
        <w:rPr>
          <w:iCs/>
          <w:szCs w:val="24"/>
        </w:rPr>
        <w:t xml:space="preserve"> </w:t>
      </w:r>
      <w:r w:rsidR="00A3117F" w:rsidRPr="008D005D">
        <w:rPr>
          <w:sz w:val="24"/>
          <w:szCs w:val="24"/>
        </w:rPr>
        <w:t>Срок аренды земельного участка</w:t>
      </w:r>
      <w:r w:rsidR="000D0D7A">
        <w:rPr>
          <w:sz w:val="24"/>
          <w:szCs w:val="24"/>
        </w:rPr>
        <w:t xml:space="preserve"> </w:t>
      </w:r>
      <w:r w:rsidR="00E7523E">
        <w:rPr>
          <w:sz w:val="24"/>
          <w:szCs w:val="24"/>
        </w:rPr>
        <w:t>7</w:t>
      </w:r>
      <w:r w:rsidR="005F0005" w:rsidRPr="00601C36">
        <w:rPr>
          <w:sz w:val="24"/>
          <w:szCs w:val="24"/>
        </w:rPr>
        <w:t xml:space="preserve"> </w:t>
      </w:r>
      <w:r w:rsidR="00E7523E">
        <w:rPr>
          <w:sz w:val="24"/>
          <w:szCs w:val="24"/>
        </w:rPr>
        <w:t>лет</w:t>
      </w:r>
      <w:r w:rsidR="00C22CA1">
        <w:rPr>
          <w:sz w:val="24"/>
          <w:szCs w:val="24"/>
        </w:rPr>
        <w:t xml:space="preserve"> </w:t>
      </w:r>
      <w:r w:rsidR="00E701C0" w:rsidRPr="00E701C0">
        <w:rPr>
          <w:sz w:val="24"/>
          <w:szCs w:val="24"/>
        </w:rPr>
        <w:t>с момента государственной регистрации Договора. По истечении указанного срока действие договора прекращается</w:t>
      </w:r>
      <w:r w:rsidR="001F683A">
        <w:rPr>
          <w:sz w:val="24"/>
          <w:szCs w:val="24"/>
        </w:rPr>
        <w:t xml:space="preserve">. </w:t>
      </w:r>
    </w:p>
    <w:p w:rsidR="00CC6AFF" w:rsidRDefault="00D32BD2" w:rsidP="00CC6AFF">
      <w:pPr>
        <w:pStyle w:val="23"/>
        <w:rPr>
          <w:iCs/>
        </w:rPr>
      </w:pPr>
      <w:r>
        <w:rPr>
          <w:iCs/>
        </w:rPr>
        <w:t>1.6</w:t>
      </w:r>
      <w:r w:rsidR="00936A4D">
        <w:rPr>
          <w:iCs/>
        </w:rPr>
        <w:t xml:space="preserve">. </w:t>
      </w:r>
      <w:r w:rsidR="00940EF5">
        <w:rPr>
          <w:iCs/>
        </w:rPr>
        <w:t>Д</w:t>
      </w:r>
      <w:r w:rsidR="00CC6AFF">
        <w:rPr>
          <w:iCs/>
        </w:rPr>
        <w:t xml:space="preserve">оговор подлежит государственной регистрации в </w:t>
      </w:r>
      <w:proofErr w:type="spellStart"/>
      <w:r w:rsidR="00CC6AFF">
        <w:rPr>
          <w:iCs/>
        </w:rPr>
        <w:t>Сургутском</w:t>
      </w:r>
      <w:proofErr w:type="spellEnd"/>
      <w:r w:rsidR="00CC6AFF">
        <w:rPr>
          <w:iCs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</w:t>
      </w:r>
      <w:r w:rsidR="00632CF9">
        <w:rPr>
          <w:iCs/>
        </w:rPr>
        <w:t xml:space="preserve"> </w:t>
      </w:r>
      <w:r w:rsidR="00CC6AFF">
        <w:rPr>
          <w:iCs/>
        </w:rPr>
        <w:t>-</w:t>
      </w:r>
      <w:r w:rsidR="00632CF9">
        <w:rPr>
          <w:iCs/>
        </w:rPr>
        <w:t xml:space="preserve"> </w:t>
      </w:r>
      <w:r w:rsidR="00CC6AFF">
        <w:rPr>
          <w:iCs/>
        </w:rPr>
        <w:t xml:space="preserve">Югре и вступает в силу с момента </w:t>
      </w:r>
      <w:r w:rsidR="00632CF9">
        <w:rPr>
          <w:iCs/>
        </w:rPr>
        <w:t xml:space="preserve">государственной </w:t>
      </w:r>
      <w:r w:rsidR="00CC6AFF">
        <w:rPr>
          <w:iCs/>
        </w:rPr>
        <w:t>регистрации.</w:t>
      </w:r>
    </w:p>
    <w:p w:rsidR="00CC6AFF" w:rsidRDefault="00CC6AFF" w:rsidP="00CC6AFF">
      <w:pPr>
        <w:pStyle w:val="23"/>
        <w:rPr>
          <w:iCs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2. ПРАВА И ОБЯЗАННОСТИ АРЕНДОДАТЕЛЯ.</w:t>
      </w:r>
    </w:p>
    <w:p w:rsidR="0060368C" w:rsidRDefault="0060368C" w:rsidP="0060368C">
      <w:pPr>
        <w:jc w:val="center"/>
        <w:rPr>
          <w:b/>
          <w:sz w:val="24"/>
          <w:szCs w:val="24"/>
        </w:rPr>
      </w:pPr>
    </w:p>
    <w:p w:rsidR="00A3117F" w:rsidRDefault="00A3117F" w:rsidP="0060368C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2.1. «Арендодатель» имеет право</w:t>
      </w:r>
      <w:r w:rsidRPr="00235390">
        <w:rPr>
          <w:sz w:val="24"/>
          <w:szCs w:val="24"/>
        </w:rPr>
        <w:t>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 xml:space="preserve">2.1.1. Осуществлять проверку порядка использования </w:t>
      </w:r>
      <w:r w:rsidRPr="00235390">
        <w:rPr>
          <w:b/>
          <w:sz w:val="24"/>
          <w:szCs w:val="24"/>
        </w:rPr>
        <w:t>«Арендатором» «Участка»</w:t>
      </w:r>
      <w:r w:rsidRPr="00235390">
        <w:rPr>
          <w:sz w:val="24"/>
          <w:szCs w:val="24"/>
        </w:rPr>
        <w:t xml:space="preserve"> в соотв</w:t>
      </w:r>
      <w:r w:rsidR="00DB7ABB">
        <w:rPr>
          <w:sz w:val="24"/>
          <w:szCs w:val="24"/>
        </w:rPr>
        <w:t xml:space="preserve">етствии с условиями настоящего </w:t>
      </w:r>
      <w:r w:rsidR="000F2BCB">
        <w:rPr>
          <w:sz w:val="24"/>
          <w:szCs w:val="24"/>
        </w:rPr>
        <w:t>Д</w:t>
      </w:r>
      <w:r w:rsidRPr="00235390">
        <w:rPr>
          <w:sz w:val="24"/>
          <w:szCs w:val="24"/>
        </w:rPr>
        <w:t>оговора.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  <w:t>2.1.2.</w:t>
      </w:r>
      <w:r w:rsidR="00DE4202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Приостанавливать работы, ведущиеся </w:t>
      </w:r>
      <w:r w:rsidRPr="00235390">
        <w:rPr>
          <w:b/>
          <w:sz w:val="24"/>
          <w:szCs w:val="24"/>
        </w:rPr>
        <w:t>«Арендатором»</w:t>
      </w:r>
      <w:r w:rsidRPr="00235390">
        <w:rPr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D40CF" w:rsidRPr="00FD40CF" w:rsidRDefault="00FD40CF" w:rsidP="00FD40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40CF">
        <w:rPr>
          <w:sz w:val="24"/>
          <w:szCs w:val="24"/>
        </w:rPr>
        <w:t>2.1.3. Досрочно расторгнуть Договор на основании решения суда при существенном нарушении Договора «Арендатором».</w:t>
      </w:r>
    </w:p>
    <w:p w:rsidR="00A3117F" w:rsidRPr="00FD40CF" w:rsidRDefault="00A3117F" w:rsidP="00FD40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D40CF">
        <w:rPr>
          <w:sz w:val="24"/>
          <w:szCs w:val="24"/>
        </w:rPr>
        <w:t>2.1.4.</w:t>
      </w:r>
      <w:r w:rsidR="00632CF9" w:rsidRPr="00FD40CF">
        <w:rPr>
          <w:sz w:val="24"/>
          <w:szCs w:val="24"/>
        </w:rPr>
        <w:t xml:space="preserve"> </w:t>
      </w:r>
      <w:r w:rsidRPr="00FD40CF">
        <w:rPr>
          <w:sz w:val="24"/>
          <w:szCs w:val="24"/>
        </w:rPr>
        <w:t>Осуществлять иные права, предусмотренные действующим законодательством.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6D79E3" w:rsidRDefault="00A3117F">
      <w:pPr>
        <w:jc w:val="center"/>
        <w:rPr>
          <w:sz w:val="24"/>
          <w:szCs w:val="24"/>
        </w:rPr>
      </w:pPr>
      <w:r w:rsidRPr="00235390">
        <w:rPr>
          <w:b/>
          <w:sz w:val="24"/>
          <w:szCs w:val="24"/>
        </w:rPr>
        <w:t>2.2. «Арендодатель» обязуется</w:t>
      </w:r>
      <w:r w:rsidRPr="00235390">
        <w:rPr>
          <w:sz w:val="24"/>
          <w:szCs w:val="24"/>
        </w:rPr>
        <w:t>:</w:t>
      </w: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ab/>
      </w:r>
    </w:p>
    <w:p w:rsidR="00AB0751" w:rsidRDefault="00AB0751">
      <w:pPr>
        <w:pStyle w:val="23"/>
        <w:rPr>
          <w:szCs w:val="24"/>
        </w:rPr>
      </w:pPr>
      <w:r w:rsidRPr="00AB0751">
        <w:rPr>
          <w:szCs w:val="24"/>
        </w:rPr>
        <w:t>2.2.1. Передать «Арендатору» «Участок» (данное обязательство на момент подписания Договора исполнено, при этом подписание акта приема-передачи не требуется).</w:t>
      </w:r>
    </w:p>
    <w:p w:rsidR="00A3117F" w:rsidRDefault="00A3117F">
      <w:pPr>
        <w:pStyle w:val="23"/>
        <w:rPr>
          <w:szCs w:val="24"/>
        </w:rPr>
      </w:pPr>
      <w:r w:rsidRPr="00235390">
        <w:rPr>
          <w:szCs w:val="24"/>
        </w:rPr>
        <w:t>2.2.</w:t>
      </w:r>
      <w:r w:rsidR="00AB0751">
        <w:rPr>
          <w:szCs w:val="24"/>
        </w:rPr>
        <w:t>2</w:t>
      </w:r>
      <w:r w:rsidRPr="00235390">
        <w:rPr>
          <w:szCs w:val="24"/>
        </w:rPr>
        <w:t xml:space="preserve">. Не вмешиваться в хозяйственную деятельность </w:t>
      </w:r>
      <w:r w:rsidRPr="00235390">
        <w:rPr>
          <w:b/>
          <w:szCs w:val="24"/>
        </w:rPr>
        <w:t>«Арендатора»</w:t>
      </w:r>
      <w:r w:rsidRPr="00235390">
        <w:rPr>
          <w:szCs w:val="24"/>
        </w:rPr>
        <w:t>, если она не противоречит условиям настоящего Договора и законодательству</w:t>
      </w:r>
      <w:r w:rsidR="007953FB">
        <w:rPr>
          <w:szCs w:val="24"/>
        </w:rPr>
        <w:t>.</w:t>
      </w:r>
    </w:p>
    <w:p w:rsidR="00E36861" w:rsidRDefault="00D843EE" w:rsidP="00E36861">
      <w:pPr>
        <w:pStyle w:val="23"/>
      </w:pPr>
      <w:r>
        <w:rPr>
          <w:szCs w:val="24"/>
        </w:rPr>
        <w:lastRenderedPageBreak/>
        <w:t>2.2.</w:t>
      </w:r>
      <w:r w:rsidR="00AB0751">
        <w:rPr>
          <w:szCs w:val="24"/>
        </w:rPr>
        <w:t>3</w:t>
      </w:r>
      <w:r w:rsidR="007953FB" w:rsidRPr="007A5582">
        <w:rPr>
          <w:szCs w:val="24"/>
        </w:rPr>
        <w:t xml:space="preserve">. </w:t>
      </w:r>
      <w:r w:rsidR="00E36861">
        <w:t xml:space="preserve">После предоставления </w:t>
      </w:r>
      <w:r w:rsidR="00E36861" w:rsidRPr="00E36861">
        <w:rPr>
          <w:b/>
        </w:rPr>
        <w:t>«Арендатором»</w:t>
      </w:r>
      <w:r w:rsidR="00E36861">
        <w:t xml:space="preserve"> подписанных экземпляров Договора произвести необходимые действия для государственной регистрации Договора в </w:t>
      </w:r>
      <w:proofErr w:type="spellStart"/>
      <w:r w:rsidR="00E36861">
        <w:t>Сургутском</w:t>
      </w:r>
      <w:proofErr w:type="spellEnd"/>
      <w:r w:rsidR="00E36861"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7953FB" w:rsidRPr="00235390" w:rsidRDefault="00E36861" w:rsidP="00E36861">
      <w:pPr>
        <w:pStyle w:val="23"/>
        <w:rPr>
          <w:szCs w:val="24"/>
        </w:rPr>
      </w:pPr>
      <w:r>
        <w:t>2.2.</w:t>
      </w:r>
      <w:r w:rsidR="00AB0751">
        <w:t>4</w:t>
      </w:r>
      <w:r>
        <w:t xml:space="preserve">. После государственной регистрации Договора выдать </w:t>
      </w:r>
      <w:proofErr w:type="gramStart"/>
      <w:r w:rsidRPr="00E36861">
        <w:rPr>
          <w:b/>
        </w:rPr>
        <w:t>«Арендатору»</w:t>
      </w:r>
      <w:proofErr w:type="gramEnd"/>
      <w:r>
        <w:t xml:space="preserve"> зарегистрированный экземпляр Договора.</w:t>
      </w:r>
    </w:p>
    <w:p w:rsidR="007953FB" w:rsidRPr="00235390" w:rsidRDefault="007953FB">
      <w:pPr>
        <w:pStyle w:val="23"/>
        <w:rPr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3. ПРАВА И ОБЯЗАННОСТИ АРЕНДАТОРА.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bCs/>
          <w:sz w:val="24"/>
          <w:szCs w:val="24"/>
        </w:rPr>
        <w:t>3.1.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обязан:</w:t>
      </w:r>
    </w:p>
    <w:p w:rsidR="00150755" w:rsidRDefault="0015075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3.1.1.</w:t>
      </w:r>
      <w:r w:rsidR="00842D47">
        <w:rPr>
          <w:sz w:val="24"/>
          <w:szCs w:val="24"/>
        </w:rPr>
        <w:t xml:space="preserve"> Выполнить требования исходно-разрешительной документации от </w:t>
      </w:r>
      <w:r w:rsidR="00C75188">
        <w:rPr>
          <w:sz w:val="24"/>
          <w:szCs w:val="24"/>
        </w:rPr>
        <w:t>21</w:t>
      </w:r>
      <w:r w:rsidR="00C734A8">
        <w:rPr>
          <w:sz w:val="24"/>
          <w:szCs w:val="24"/>
        </w:rPr>
        <w:t>.</w:t>
      </w:r>
      <w:r w:rsidR="00601C36">
        <w:rPr>
          <w:sz w:val="24"/>
          <w:szCs w:val="24"/>
        </w:rPr>
        <w:t>0</w:t>
      </w:r>
      <w:r w:rsidR="00C75188">
        <w:rPr>
          <w:sz w:val="24"/>
          <w:szCs w:val="24"/>
        </w:rPr>
        <w:t>8</w:t>
      </w:r>
      <w:r w:rsidR="00C734A8">
        <w:rPr>
          <w:sz w:val="24"/>
          <w:szCs w:val="24"/>
        </w:rPr>
        <w:t>.201</w:t>
      </w:r>
      <w:r w:rsidR="00601C36">
        <w:rPr>
          <w:sz w:val="24"/>
          <w:szCs w:val="24"/>
        </w:rPr>
        <w:t>7</w:t>
      </w:r>
      <w:r w:rsidR="00842D47">
        <w:rPr>
          <w:sz w:val="24"/>
          <w:szCs w:val="24"/>
        </w:rPr>
        <w:t xml:space="preserve"> </w:t>
      </w:r>
      <w:r w:rsidR="000308AF">
        <w:rPr>
          <w:sz w:val="24"/>
          <w:szCs w:val="24"/>
        </w:rPr>
        <w:t xml:space="preserve">           </w:t>
      </w:r>
      <w:r w:rsidR="00842D47">
        <w:rPr>
          <w:sz w:val="24"/>
          <w:szCs w:val="24"/>
        </w:rPr>
        <w:t xml:space="preserve">№ </w:t>
      </w:r>
      <w:r w:rsidR="00C734A8">
        <w:rPr>
          <w:sz w:val="24"/>
          <w:szCs w:val="24"/>
        </w:rPr>
        <w:t>08</w:t>
      </w:r>
      <w:r w:rsidR="00842D47">
        <w:rPr>
          <w:sz w:val="24"/>
          <w:szCs w:val="24"/>
        </w:rPr>
        <w:t>-13/</w:t>
      </w:r>
      <w:r w:rsidR="00601C36">
        <w:rPr>
          <w:sz w:val="24"/>
          <w:szCs w:val="24"/>
        </w:rPr>
        <w:t>3</w:t>
      </w:r>
      <w:r w:rsidR="00C75188">
        <w:rPr>
          <w:sz w:val="24"/>
          <w:szCs w:val="24"/>
        </w:rPr>
        <w:t>23</w:t>
      </w:r>
      <w:r w:rsidR="00842D47">
        <w:rPr>
          <w:sz w:val="24"/>
          <w:szCs w:val="24"/>
        </w:rPr>
        <w:t>.</w:t>
      </w:r>
    </w:p>
    <w:p w:rsidR="00793076" w:rsidRPr="00BD4ED5" w:rsidRDefault="00C75188" w:rsidP="00793076">
      <w:pPr>
        <w:ind w:firstLine="698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701C0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793076" w:rsidRPr="00BD4ED5">
        <w:rPr>
          <w:sz w:val="24"/>
          <w:szCs w:val="24"/>
        </w:rPr>
        <w:t xml:space="preserve">Предоставить </w:t>
      </w:r>
      <w:r w:rsidR="00793076" w:rsidRPr="00BD4ED5">
        <w:rPr>
          <w:b/>
          <w:bCs/>
          <w:sz w:val="24"/>
          <w:szCs w:val="24"/>
        </w:rPr>
        <w:t>«Арендодателю»</w:t>
      </w:r>
      <w:r w:rsidR="00793076" w:rsidRPr="00BD4E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сопроводительным письмом </w:t>
      </w:r>
      <w:r w:rsidR="00793076" w:rsidRPr="00BD4ED5">
        <w:rPr>
          <w:sz w:val="24"/>
          <w:szCs w:val="24"/>
        </w:rPr>
        <w:t xml:space="preserve">подписанные экземпляры Договора в течение 30 дней после получения их в </w:t>
      </w:r>
      <w:r w:rsidR="00793076">
        <w:rPr>
          <w:sz w:val="24"/>
          <w:szCs w:val="24"/>
        </w:rPr>
        <w:t>комитете по земельным отношениям</w:t>
      </w:r>
      <w:r w:rsidR="00793076" w:rsidRPr="00BD4ED5">
        <w:rPr>
          <w:sz w:val="24"/>
          <w:szCs w:val="24"/>
        </w:rPr>
        <w:t xml:space="preserve"> Администрации города Сургута.</w:t>
      </w:r>
    </w:p>
    <w:p w:rsidR="00842D47" w:rsidRPr="00BD4ED5" w:rsidRDefault="00793076" w:rsidP="00793076">
      <w:pPr>
        <w:ind w:firstLine="698"/>
        <w:jc w:val="both"/>
        <w:rPr>
          <w:color w:val="000000"/>
          <w:sz w:val="24"/>
          <w:szCs w:val="24"/>
        </w:rPr>
      </w:pPr>
      <w:r w:rsidRPr="00BD4ED5">
        <w:rPr>
          <w:sz w:val="24"/>
          <w:szCs w:val="24"/>
        </w:rPr>
        <w:t>3.1.</w:t>
      </w:r>
      <w:r w:rsidR="00E701C0">
        <w:rPr>
          <w:sz w:val="24"/>
          <w:szCs w:val="24"/>
        </w:rPr>
        <w:t>3</w:t>
      </w:r>
      <w:r w:rsidRPr="00BD4ED5">
        <w:rPr>
          <w:sz w:val="24"/>
          <w:szCs w:val="24"/>
        </w:rPr>
        <w:t xml:space="preserve">. </w:t>
      </w:r>
      <w:r w:rsidR="00E36861" w:rsidRPr="00E36861">
        <w:rPr>
          <w:sz w:val="24"/>
          <w:szCs w:val="24"/>
        </w:rPr>
        <w:t xml:space="preserve">После государственной регистрации Договора получить в комитете по земельным отношениям </w:t>
      </w:r>
      <w:r w:rsidR="00E36861">
        <w:rPr>
          <w:sz w:val="24"/>
          <w:szCs w:val="24"/>
        </w:rPr>
        <w:t xml:space="preserve">Администрации города </w:t>
      </w:r>
      <w:r w:rsidR="00E36861" w:rsidRPr="00E36861">
        <w:rPr>
          <w:sz w:val="24"/>
          <w:szCs w:val="24"/>
        </w:rPr>
        <w:t>зарегистрированный экземпляр Договора.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701C0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Использовать </w:t>
      </w:r>
      <w:r w:rsidR="00A3117F" w:rsidRPr="00235390">
        <w:rPr>
          <w:b/>
          <w:sz w:val="24"/>
          <w:szCs w:val="24"/>
        </w:rPr>
        <w:t>«Участок»</w:t>
      </w:r>
      <w:r w:rsidR="00A3117F" w:rsidRPr="00235390">
        <w:rPr>
          <w:sz w:val="24"/>
          <w:szCs w:val="24"/>
        </w:rPr>
        <w:t xml:space="preserve"> в соответствии с его разрешенным использованием. </w:t>
      </w:r>
    </w:p>
    <w:p w:rsidR="00A3117F" w:rsidRPr="00235390" w:rsidRDefault="009871D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3.1.</w:t>
      </w:r>
      <w:r w:rsidR="00E701C0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 xml:space="preserve">. Сохранять межевые, геодезические и другие специальные знаки, установленные на </w:t>
      </w:r>
      <w:r w:rsidR="00A3117F" w:rsidRPr="00235390">
        <w:rPr>
          <w:b/>
          <w:sz w:val="24"/>
          <w:szCs w:val="24"/>
        </w:rPr>
        <w:t>«Участке»</w:t>
      </w:r>
      <w:r w:rsidR="00A3117F" w:rsidRPr="00235390">
        <w:rPr>
          <w:sz w:val="24"/>
          <w:szCs w:val="24"/>
        </w:rPr>
        <w:t xml:space="preserve"> в соответствии с законодательством.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871D9">
        <w:rPr>
          <w:sz w:val="24"/>
          <w:szCs w:val="24"/>
        </w:rPr>
        <w:t>.1.</w:t>
      </w:r>
      <w:r w:rsidR="00E701C0">
        <w:rPr>
          <w:sz w:val="24"/>
          <w:szCs w:val="24"/>
        </w:rPr>
        <w:t>6</w:t>
      </w:r>
      <w:r w:rsidR="00A3117F" w:rsidRPr="00235390">
        <w:rPr>
          <w:sz w:val="24"/>
          <w:szCs w:val="24"/>
        </w:rPr>
        <w:t xml:space="preserve">. Своевременно и самостоятельно вносить арендную плату за пользование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 xml:space="preserve"> в соответствии с </w:t>
      </w:r>
      <w:r w:rsidR="00173159">
        <w:rPr>
          <w:sz w:val="24"/>
          <w:szCs w:val="24"/>
        </w:rPr>
        <w:t>Д</w:t>
      </w:r>
      <w:r w:rsidR="00A3117F" w:rsidRPr="00235390">
        <w:rPr>
          <w:sz w:val="24"/>
          <w:szCs w:val="24"/>
        </w:rPr>
        <w:t>оговором.</w:t>
      </w:r>
    </w:p>
    <w:p w:rsidR="005C4106" w:rsidRDefault="009871D9" w:rsidP="00D60B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701C0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Соблюдать при использовании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требования </w:t>
      </w:r>
      <w:r w:rsidR="00CC6AFF">
        <w:rPr>
          <w:sz w:val="24"/>
          <w:szCs w:val="24"/>
        </w:rPr>
        <w:t>градостроительных регламентов, строительных, экологических,</w:t>
      </w:r>
      <w:r w:rsidR="00A3117F" w:rsidRPr="00235390">
        <w:rPr>
          <w:sz w:val="24"/>
          <w:szCs w:val="24"/>
        </w:rPr>
        <w:t xml:space="preserve"> санитарно-гигиенических, противопожарных и иных правил, нормативов.</w:t>
      </w:r>
    </w:p>
    <w:p w:rsidR="00A3117F" w:rsidRPr="00235390" w:rsidRDefault="009871D9" w:rsidP="005C410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E701C0">
        <w:rPr>
          <w:sz w:val="24"/>
          <w:szCs w:val="24"/>
        </w:rPr>
        <w:t>8</w:t>
      </w:r>
      <w:r w:rsidR="005C4106">
        <w:rPr>
          <w:sz w:val="24"/>
          <w:szCs w:val="24"/>
        </w:rPr>
        <w:t>.</w:t>
      </w:r>
      <w:r w:rsidR="00FB5C5C" w:rsidRPr="00FB5C5C">
        <w:rPr>
          <w:sz w:val="24"/>
        </w:rPr>
        <w:t xml:space="preserve"> </w:t>
      </w:r>
      <w:r w:rsidR="00FB5C5C" w:rsidRPr="005554B3">
        <w:rPr>
          <w:sz w:val="24"/>
        </w:rPr>
        <w:t xml:space="preserve">Соблюдать требования Правил </w:t>
      </w:r>
      <w:r w:rsidR="00FB5C5C">
        <w:rPr>
          <w:sz w:val="24"/>
        </w:rPr>
        <w:t>б</w:t>
      </w:r>
      <w:r w:rsidR="00FB5C5C" w:rsidRPr="005554B3">
        <w:rPr>
          <w:sz w:val="24"/>
        </w:rPr>
        <w:t xml:space="preserve">лагоустройства </w:t>
      </w:r>
      <w:r w:rsidR="00FB5C5C">
        <w:rPr>
          <w:sz w:val="24"/>
        </w:rPr>
        <w:t xml:space="preserve">территории </w:t>
      </w:r>
      <w:r w:rsidR="00FB5C5C" w:rsidRPr="005554B3">
        <w:rPr>
          <w:sz w:val="24"/>
        </w:rPr>
        <w:t xml:space="preserve">города Сургута, утвержденных решением </w:t>
      </w:r>
      <w:proofErr w:type="spellStart"/>
      <w:r w:rsidR="00FB5C5C" w:rsidRPr="005554B3">
        <w:rPr>
          <w:sz w:val="24"/>
        </w:rPr>
        <w:t>Сургутской</w:t>
      </w:r>
      <w:proofErr w:type="spellEnd"/>
      <w:r w:rsidR="00FB5C5C" w:rsidRPr="005554B3">
        <w:rPr>
          <w:sz w:val="24"/>
        </w:rPr>
        <w:t xml:space="preserve"> городской Думы Ханты-Мансийского автономного округа</w:t>
      </w:r>
      <w:r w:rsidR="00870C00">
        <w:rPr>
          <w:sz w:val="24"/>
        </w:rPr>
        <w:t xml:space="preserve"> </w:t>
      </w:r>
      <w:r w:rsidR="00FB5C5C" w:rsidRPr="005554B3">
        <w:rPr>
          <w:sz w:val="24"/>
        </w:rPr>
        <w:t>-</w:t>
      </w:r>
      <w:r w:rsidR="00870C00">
        <w:rPr>
          <w:sz w:val="24"/>
        </w:rPr>
        <w:t xml:space="preserve"> </w:t>
      </w:r>
      <w:r w:rsidR="00FB5C5C" w:rsidRPr="005554B3">
        <w:rPr>
          <w:sz w:val="24"/>
        </w:rPr>
        <w:t xml:space="preserve">Югры от </w:t>
      </w:r>
      <w:r w:rsidR="00FB5C5C">
        <w:rPr>
          <w:sz w:val="24"/>
        </w:rPr>
        <w:t>20 июня</w:t>
      </w:r>
      <w:r w:rsidR="00FB5C5C" w:rsidRPr="005554B3">
        <w:rPr>
          <w:sz w:val="24"/>
        </w:rPr>
        <w:t xml:space="preserve"> 20</w:t>
      </w:r>
      <w:r w:rsidR="00FB5C5C">
        <w:rPr>
          <w:sz w:val="24"/>
        </w:rPr>
        <w:t>13</w:t>
      </w:r>
      <w:r w:rsidR="00FB5C5C" w:rsidRPr="005554B3">
        <w:rPr>
          <w:sz w:val="24"/>
        </w:rPr>
        <w:t xml:space="preserve"> г. № </w:t>
      </w:r>
      <w:r w:rsidR="00FB5C5C">
        <w:rPr>
          <w:sz w:val="24"/>
        </w:rPr>
        <w:t>345</w:t>
      </w:r>
      <w:r w:rsidR="00FB5C5C" w:rsidRPr="005554B3">
        <w:rPr>
          <w:sz w:val="24"/>
        </w:rPr>
        <w:t>-</w:t>
      </w:r>
      <w:r w:rsidR="00FB5C5C">
        <w:rPr>
          <w:sz w:val="24"/>
          <w:lang w:val="en-US"/>
        </w:rPr>
        <w:t>V</w:t>
      </w:r>
      <w:r w:rsidR="00FB5C5C" w:rsidRPr="005554B3">
        <w:rPr>
          <w:sz w:val="24"/>
        </w:rPr>
        <w:t xml:space="preserve"> </w:t>
      </w:r>
      <w:r w:rsidR="003D6799">
        <w:rPr>
          <w:sz w:val="24"/>
        </w:rPr>
        <w:t>ДГ</w:t>
      </w:r>
      <w:r w:rsidR="001B67EA">
        <w:rPr>
          <w:sz w:val="24"/>
        </w:rPr>
        <w:t xml:space="preserve"> (далее – Правила благоустройства)</w:t>
      </w:r>
      <w:r w:rsidR="00FB5C5C" w:rsidRPr="005554B3">
        <w:rPr>
          <w:sz w:val="24"/>
        </w:rPr>
        <w:t>.</w:t>
      </w:r>
      <w:r w:rsidR="007C3F4E">
        <w:rPr>
          <w:bCs/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Не допускать загрязнения, захламления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>.</w:t>
      </w:r>
    </w:p>
    <w:p w:rsidR="000308AF" w:rsidRPr="005F0005" w:rsidRDefault="009871D9" w:rsidP="005F000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F0005">
        <w:rPr>
          <w:sz w:val="24"/>
          <w:szCs w:val="24"/>
        </w:rPr>
        <w:t>3.1.</w:t>
      </w:r>
      <w:r w:rsidR="00E701C0">
        <w:rPr>
          <w:sz w:val="24"/>
          <w:szCs w:val="24"/>
        </w:rPr>
        <w:t>9</w:t>
      </w:r>
      <w:r w:rsidR="00A3117F" w:rsidRPr="005F0005">
        <w:rPr>
          <w:sz w:val="24"/>
          <w:szCs w:val="24"/>
        </w:rPr>
        <w:t xml:space="preserve">. 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Не передавать свои права и обязанности по Договору третьим лицам, </w:t>
      </w:r>
      <w:r w:rsidR="005F0005">
        <w:rPr>
          <w:rFonts w:ascii="Times New Roman CYR" w:hAnsi="Times New Roman CYR" w:cs="Times New Roman CYR"/>
          <w:sz w:val="24"/>
          <w:szCs w:val="24"/>
        </w:rPr>
        <w:t>н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е передавать арендные права </w:t>
      </w:r>
      <w:r w:rsidR="005F0005" w:rsidRPr="005F0005">
        <w:rPr>
          <w:b/>
          <w:bCs/>
          <w:sz w:val="24"/>
          <w:szCs w:val="24"/>
        </w:rPr>
        <w:t>«</w:t>
      </w:r>
      <w:r w:rsidR="005F0005" w:rsidRPr="005F0005">
        <w:rPr>
          <w:rFonts w:ascii="Times New Roman CYR" w:hAnsi="Times New Roman CYR" w:cs="Times New Roman CYR"/>
          <w:b/>
          <w:bCs/>
          <w:sz w:val="24"/>
          <w:szCs w:val="24"/>
        </w:rPr>
        <w:t>Участка</w:t>
      </w:r>
      <w:r w:rsidR="005F0005" w:rsidRPr="005F0005">
        <w:rPr>
          <w:b/>
          <w:bCs/>
          <w:sz w:val="24"/>
          <w:szCs w:val="24"/>
        </w:rPr>
        <w:t>»</w:t>
      </w:r>
      <w:r w:rsidR="005F0005" w:rsidRPr="005F0005">
        <w:rPr>
          <w:sz w:val="24"/>
          <w:szCs w:val="24"/>
        </w:rPr>
        <w:t xml:space="preserve"> 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="005F0005" w:rsidRPr="005F0005">
        <w:rPr>
          <w:b/>
          <w:bCs/>
          <w:sz w:val="24"/>
          <w:szCs w:val="24"/>
        </w:rPr>
        <w:t>«</w:t>
      </w:r>
      <w:r w:rsidR="005F0005" w:rsidRPr="005F0005">
        <w:rPr>
          <w:rFonts w:ascii="Times New Roman CYR" w:hAnsi="Times New Roman CYR" w:cs="Times New Roman CYR"/>
          <w:b/>
          <w:bCs/>
          <w:sz w:val="24"/>
          <w:szCs w:val="24"/>
        </w:rPr>
        <w:t>Участок</w:t>
      </w:r>
      <w:r w:rsidR="005F0005" w:rsidRPr="005F0005">
        <w:rPr>
          <w:b/>
          <w:bCs/>
          <w:sz w:val="24"/>
          <w:szCs w:val="24"/>
        </w:rPr>
        <w:t>»</w:t>
      </w:r>
      <w:r w:rsidR="005F0005" w:rsidRPr="005F0005">
        <w:rPr>
          <w:sz w:val="24"/>
          <w:szCs w:val="24"/>
        </w:rPr>
        <w:t xml:space="preserve"> 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>в субаренду.</w:t>
      </w:r>
    </w:p>
    <w:p w:rsidR="005F0005" w:rsidRPr="005F0005" w:rsidRDefault="00B54D2A" w:rsidP="005F0005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3.1.1</w:t>
      </w:r>
      <w:r w:rsidR="00E701C0">
        <w:rPr>
          <w:rFonts w:ascii="Times New Roman CYR" w:hAnsi="Times New Roman CYR" w:cs="Times New Roman CYR"/>
          <w:sz w:val="24"/>
          <w:szCs w:val="24"/>
        </w:rPr>
        <w:t>0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. </w:t>
      </w:r>
      <w:r w:rsidR="00FD40CF" w:rsidRPr="00FD40CF">
        <w:rPr>
          <w:rFonts w:ascii="Times New Roman CYR" w:hAnsi="Times New Roman CYR" w:cs="Times New Roman CYR"/>
          <w:sz w:val="24"/>
          <w:szCs w:val="24"/>
        </w:rPr>
        <w:t xml:space="preserve">В 10-дневный срок письменно уведомить </w:t>
      </w:r>
      <w:r w:rsidR="00FD40CF" w:rsidRPr="00FD40CF">
        <w:rPr>
          <w:rFonts w:ascii="Times New Roman CYR" w:hAnsi="Times New Roman CYR" w:cs="Times New Roman CYR"/>
          <w:b/>
          <w:sz w:val="24"/>
          <w:szCs w:val="24"/>
        </w:rPr>
        <w:t>«Арендодателя»</w:t>
      </w:r>
      <w:r w:rsidR="00FD40CF" w:rsidRPr="00FD40CF">
        <w:rPr>
          <w:rFonts w:ascii="Times New Roman CYR" w:hAnsi="Times New Roman CYR" w:cs="Times New Roman CYR"/>
          <w:sz w:val="24"/>
          <w:szCs w:val="24"/>
        </w:rPr>
        <w:t xml:space="preserve"> о передаче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D40CF">
        <w:rPr>
          <w:rFonts w:ascii="Times New Roman CYR" w:hAnsi="Times New Roman CYR" w:cs="Times New Roman CYR"/>
          <w:sz w:val="24"/>
          <w:szCs w:val="24"/>
        </w:rPr>
        <w:t>арендных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 xml:space="preserve"> прав</w:t>
      </w:r>
      <w:r w:rsidR="00FD40C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F0005" w:rsidRPr="005F0005">
        <w:rPr>
          <w:b/>
          <w:bCs/>
          <w:sz w:val="24"/>
          <w:szCs w:val="24"/>
        </w:rPr>
        <w:t>«</w:t>
      </w:r>
      <w:r w:rsidR="005F0005" w:rsidRPr="005F0005">
        <w:rPr>
          <w:rFonts w:ascii="Times New Roman CYR" w:hAnsi="Times New Roman CYR" w:cs="Times New Roman CYR"/>
          <w:b/>
          <w:bCs/>
          <w:sz w:val="24"/>
          <w:szCs w:val="24"/>
        </w:rPr>
        <w:t>Участ</w:t>
      </w:r>
      <w:r w:rsidR="00FD40CF">
        <w:rPr>
          <w:rFonts w:ascii="Times New Roman CYR" w:hAnsi="Times New Roman CYR" w:cs="Times New Roman CYR"/>
          <w:b/>
          <w:bCs/>
          <w:sz w:val="24"/>
          <w:szCs w:val="24"/>
        </w:rPr>
        <w:t>к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а</w:t>
      </w:r>
      <w:r w:rsidR="005F0005" w:rsidRPr="005F0005">
        <w:rPr>
          <w:b/>
          <w:bCs/>
          <w:sz w:val="24"/>
          <w:szCs w:val="24"/>
        </w:rPr>
        <w:t>»</w:t>
      </w:r>
      <w:r w:rsidR="005F0005" w:rsidRPr="005F0005">
        <w:rPr>
          <w:sz w:val="24"/>
          <w:szCs w:val="24"/>
        </w:rPr>
        <w:t xml:space="preserve"> </w:t>
      </w:r>
      <w:r w:rsidR="005F0005" w:rsidRPr="005F0005">
        <w:rPr>
          <w:rFonts w:ascii="Times New Roman CYR" w:hAnsi="Times New Roman CYR" w:cs="Times New Roman CYR"/>
          <w:sz w:val="24"/>
          <w:szCs w:val="24"/>
        </w:rPr>
        <w:t>в залог</w:t>
      </w:r>
      <w:r w:rsidR="005F0005" w:rsidRPr="005F0005">
        <w:rPr>
          <w:sz w:val="24"/>
          <w:szCs w:val="24"/>
        </w:rPr>
        <w:t>.</w:t>
      </w:r>
      <w:r w:rsidR="00FD40CF">
        <w:rPr>
          <w:sz w:val="24"/>
          <w:szCs w:val="24"/>
        </w:rPr>
        <w:t xml:space="preserve"> </w:t>
      </w:r>
      <w:r w:rsidR="00FD40CF" w:rsidRPr="00FD40CF">
        <w:rPr>
          <w:b/>
          <w:sz w:val="24"/>
          <w:szCs w:val="24"/>
        </w:rPr>
        <w:t>«Арендодатель»</w:t>
      </w:r>
      <w:r w:rsidR="00FD40CF" w:rsidRPr="00FD40CF">
        <w:rPr>
          <w:sz w:val="24"/>
          <w:szCs w:val="24"/>
        </w:rPr>
        <w:t xml:space="preserve"> считается уведомленным с момента получения уведомления.</w:t>
      </w:r>
      <w:r w:rsidR="005F0005">
        <w:rPr>
          <w:sz w:val="24"/>
          <w:szCs w:val="24"/>
        </w:rPr>
        <w:t xml:space="preserve"> 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BD4ED5">
        <w:rPr>
          <w:sz w:val="24"/>
          <w:szCs w:val="24"/>
        </w:rPr>
        <w:t>1</w:t>
      </w:r>
      <w:r w:rsidR="00E701C0">
        <w:rPr>
          <w:sz w:val="24"/>
          <w:szCs w:val="24"/>
        </w:rPr>
        <w:t>1</w:t>
      </w:r>
      <w:r w:rsidR="00A3117F" w:rsidRPr="00235390">
        <w:rPr>
          <w:sz w:val="24"/>
          <w:szCs w:val="24"/>
        </w:rPr>
        <w:t xml:space="preserve">. Возмещать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701C0">
        <w:rPr>
          <w:sz w:val="24"/>
          <w:szCs w:val="24"/>
        </w:rPr>
        <w:t>2</w:t>
      </w:r>
      <w:r w:rsidR="00A3117F" w:rsidRPr="00235390">
        <w:rPr>
          <w:sz w:val="24"/>
          <w:szCs w:val="24"/>
        </w:rPr>
        <w:t>. Не нарушать права собственников, землевладельцев, землепользователей и арендаторов смежных земельных участков.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701C0">
        <w:rPr>
          <w:sz w:val="24"/>
          <w:szCs w:val="24"/>
        </w:rPr>
        <w:t>3</w:t>
      </w:r>
      <w:r w:rsidR="00A3117F" w:rsidRPr="00235390">
        <w:rPr>
          <w:sz w:val="24"/>
          <w:szCs w:val="24"/>
        </w:rPr>
        <w:t xml:space="preserve">. Производить уборку </w:t>
      </w:r>
      <w:r w:rsidR="00A3117F" w:rsidRPr="00235390">
        <w:rPr>
          <w:b/>
          <w:sz w:val="24"/>
          <w:szCs w:val="24"/>
        </w:rPr>
        <w:t>«Участка»</w:t>
      </w:r>
      <w:r w:rsidR="00A3117F" w:rsidRPr="00235390">
        <w:rPr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A3117F" w:rsidRPr="00235390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E701C0">
        <w:rPr>
          <w:sz w:val="24"/>
          <w:szCs w:val="24"/>
        </w:rPr>
        <w:t>4</w:t>
      </w:r>
      <w:r w:rsidR="00A3117F" w:rsidRPr="00235390">
        <w:rPr>
          <w:sz w:val="24"/>
          <w:szCs w:val="24"/>
        </w:rPr>
        <w:t xml:space="preserve">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 в 5-дневный срок с момента принятия соответствующего решения. </w:t>
      </w:r>
    </w:p>
    <w:p w:rsidR="00A3117F" w:rsidRDefault="009871D9">
      <w:pPr>
        <w:ind w:firstLine="720"/>
        <w:jc w:val="both"/>
        <w:rPr>
          <w:sz w:val="24"/>
          <w:szCs w:val="24"/>
        </w:rPr>
      </w:pPr>
      <w:r w:rsidRPr="00050013">
        <w:rPr>
          <w:sz w:val="24"/>
          <w:szCs w:val="24"/>
        </w:rPr>
        <w:t>3.1.1</w:t>
      </w:r>
      <w:r w:rsidR="00E701C0">
        <w:rPr>
          <w:sz w:val="24"/>
          <w:szCs w:val="24"/>
        </w:rPr>
        <w:t>5</w:t>
      </w:r>
      <w:r w:rsidR="00A3117F" w:rsidRPr="00050013">
        <w:rPr>
          <w:sz w:val="24"/>
          <w:szCs w:val="24"/>
        </w:rPr>
        <w:t xml:space="preserve">. При прекращении </w:t>
      </w:r>
      <w:r w:rsidR="00173159" w:rsidRPr="00050013">
        <w:rPr>
          <w:sz w:val="24"/>
          <w:szCs w:val="24"/>
        </w:rPr>
        <w:t>Д</w:t>
      </w:r>
      <w:r w:rsidR="00A3117F" w:rsidRPr="00050013">
        <w:rPr>
          <w:sz w:val="24"/>
          <w:szCs w:val="24"/>
        </w:rPr>
        <w:t xml:space="preserve">оговора </w:t>
      </w:r>
      <w:r w:rsidR="002A15F4" w:rsidRPr="00050013">
        <w:rPr>
          <w:sz w:val="24"/>
          <w:szCs w:val="24"/>
        </w:rPr>
        <w:t xml:space="preserve">и в случае </w:t>
      </w:r>
      <w:r w:rsidR="00DE4202" w:rsidRPr="00050013">
        <w:rPr>
          <w:sz w:val="24"/>
          <w:szCs w:val="24"/>
        </w:rPr>
        <w:t xml:space="preserve">его </w:t>
      </w:r>
      <w:r w:rsidR="002A15F4" w:rsidRPr="00050013">
        <w:rPr>
          <w:sz w:val="24"/>
          <w:szCs w:val="24"/>
        </w:rPr>
        <w:t xml:space="preserve">досрочного </w:t>
      </w:r>
      <w:r w:rsidR="00DE4202" w:rsidRPr="00050013">
        <w:rPr>
          <w:sz w:val="24"/>
          <w:szCs w:val="24"/>
        </w:rPr>
        <w:t>расторжения</w:t>
      </w:r>
      <w:r w:rsidR="002A15F4" w:rsidRPr="00050013">
        <w:rPr>
          <w:sz w:val="24"/>
          <w:szCs w:val="24"/>
        </w:rPr>
        <w:t xml:space="preserve"> </w:t>
      </w:r>
      <w:r w:rsidR="00A3117F" w:rsidRPr="00050013">
        <w:rPr>
          <w:sz w:val="24"/>
          <w:szCs w:val="24"/>
        </w:rPr>
        <w:t xml:space="preserve">в 10-дневный срок передать </w:t>
      </w:r>
      <w:r w:rsidR="00A3117F" w:rsidRPr="00050013">
        <w:rPr>
          <w:b/>
          <w:sz w:val="24"/>
          <w:szCs w:val="24"/>
        </w:rPr>
        <w:t>«Участок»</w:t>
      </w:r>
      <w:r w:rsidR="00A3117F" w:rsidRPr="00050013">
        <w:rPr>
          <w:sz w:val="24"/>
          <w:szCs w:val="24"/>
        </w:rPr>
        <w:t xml:space="preserve"> </w:t>
      </w:r>
      <w:r w:rsidR="00A3117F" w:rsidRPr="00050013">
        <w:rPr>
          <w:b/>
          <w:sz w:val="24"/>
          <w:szCs w:val="24"/>
        </w:rPr>
        <w:t>«Арендодателю»</w:t>
      </w:r>
      <w:r w:rsidR="00A3117F" w:rsidRPr="00050013">
        <w:rPr>
          <w:sz w:val="24"/>
          <w:szCs w:val="24"/>
        </w:rPr>
        <w:t xml:space="preserve"> в состоянии и качестве не хуже первоначального по акту приема-передачи</w:t>
      </w:r>
      <w:r w:rsidR="002A15F4" w:rsidRPr="00050013">
        <w:rPr>
          <w:sz w:val="24"/>
          <w:szCs w:val="24"/>
        </w:rPr>
        <w:t>.</w:t>
      </w:r>
    </w:p>
    <w:p w:rsidR="00A3117F" w:rsidRPr="00235390" w:rsidRDefault="00500507">
      <w:pPr>
        <w:ind w:firstLine="720"/>
        <w:jc w:val="both"/>
        <w:rPr>
          <w:sz w:val="24"/>
          <w:szCs w:val="24"/>
        </w:rPr>
      </w:pPr>
      <w:r w:rsidRPr="00842D47">
        <w:rPr>
          <w:sz w:val="24"/>
          <w:szCs w:val="24"/>
        </w:rPr>
        <w:t>3.1.1</w:t>
      </w:r>
      <w:r w:rsidR="00E701C0">
        <w:rPr>
          <w:sz w:val="24"/>
          <w:szCs w:val="24"/>
        </w:rPr>
        <w:t>6</w:t>
      </w:r>
      <w:r w:rsidR="005F0005">
        <w:rPr>
          <w:sz w:val="24"/>
          <w:szCs w:val="24"/>
        </w:rPr>
        <w:t xml:space="preserve">. </w:t>
      </w:r>
      <w:r w:rsidR="00A3117F" w:rsidRPr="00235390">
        <w:rPr>
          <w:sz w:val="24"/>
          <w:szCs w:val="24"/>
        </w:rPr>
        <w:t xml:space="preserve">Соблюдать установленные сервитуты и ограничения в пользовании </w:t>
      </w:r>
      <w:r w:rsidR="00A3117F" w:rsidRPr="00235390">
        <w:rPr>
          <w:b/>
          <w:sz w:val="24"/>
          <w:szCs w:val="24"/>
        </w:rPr>
        <w:t>«Участком»</w:t>
      </w:r>
      <w:r w:rsidR="00A3117F" w:rsidRPr="00235390">
        <w:rPr>
          <w:sz w:val="24"/>
          <w:szCs w:val="24"/>
        </w:rPr>
        <w:t>.</w:t>
      </w:r>
    </w:p>
    <w:p w:rsidR="00A3117F" w:rsidRPr="00D4523C" w:rsidRDefault="009871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3.1.</w:t>
      </w:r>
      <w:r w:rsidR="00B54D2A">
        <w:rPr>
          <w:sz w:val="24"/>
          <w:szCs w:val="24"/>
        </w:rPr>
        <w:t>1</w:t>
      </w:r>
      <w:r w:rsidR="00E701C0">
        <w:rPr>
          <w:sz w:val="24"/>
          <w:szCs w:val="24"/>
        </w:rPr>
        <w:t>7</w:t>
      </w:r>
      <w:r w:rsidR="00A3117F" w:rsidRPr="00235390">
        <w:rPr>
          <w:sz w:val="24"/>
          <w:szCs w:val="24"/>
        </w:rPr>
        <w:t xml:space="preserve">. Обеспечивать представителям </w:t>
      </w:r>
      <w:r w:rsidR="00A3117F" w:rsidRPr="00235390">
        <w:rPr>
          <w:b/>
          <w:sz w:val="24"/>
          <w:szCs w:val="24"/>
        </w:rPr>
        <w:t>«Арендодателя»</w:t>
      </w:r>
      <w:r w:rsidR="00A3117F" w:rsidRPr="00235390">
        <w:rPr>
          <w:sz w:val="24"/>
          <w:szCs w:val="24"/>
        </w:rPr>
        <w:t xml:space="preserve">, органам государственного </w:t>
      </w:r>
      <w:r w:rsidR="00FB104A" w:rsidRPr="00D4523C">
        <w:rPr>
          <w:sz w:val="24"/>
          <w:szCs w:val="24"/>
        </w:rPr>
        <w:t>надзора, муниципального контроля</w:t>
      </w:r>
      <w:r w:rsidR="00A3117F" w:rsidRPr="00D4523C">
        <w:rPr>
          <w:sz w:val="24"/>
          <w:szCs w:val="24"/>
        </w:rPr>
        <w:t xml:space="preserve"> свободный доступ на </w:t>
      </w:r>
      <w:r w:rsidR="00A3117F" w:rsidRPr="00D4523C">
        <w:rPr>
          <w:b/>
          <w:sz w:val="24"/>
          <w:szCs w:val="24"/>
        </w:rPr>
        <w:t>«Участок»</w:t>
      </w:r>
      <w:r w:rsidR="00A3117F" w:rsidRPr="00D4523C">
        <w:rPr>
          <w:sz w:val="24"/>
          <w:szCs w:val="24"/>
        </w:rPr>
        <w:t>.</w:t>
      </w:r>
    </w:p>
    <w:p w:rsidR="00A3117F" w:rsidRPr="00D4523C" w:rsidRDefault="009871D9">
      <w:pPr>
        <w:ind w:firstLine="720"/>
        <w:jc w:val="both"/>
        <w:rPr>
          <w:sz w:val="24"/>
          <w:szCs w:val="24"/>
        </w:rPr>
      </w:pPr>
      <w:r w:rsidRPr="00D4523C">
        <w:rPr>
          <w:sz w:val="24"/>
          <w:szCs w:val="24"/>
        </w:rPr>
        <w:t>3.1.</w:t>
      </w:r>
      <w:r w:rsidR="00B54D2A">
        <w:rPr>
          <w:sz w:val="24"/>
          <w:szCs w:val="24"/>
        </w:rPr>
        <w:t>1</w:t>
      </w:r>
      <w:r w:rsidR="00E701C0">
        <w:rPr>
          <w:sz w:val="24"/>
          <w:szCs w:val="24"/>
        </w:rPr>
        <w:t>8</w:t>
      </w:r>
      <w:r w:rsidR="00A3117F" w:rsidRPr="00D4523C">
        <w:rPr>
          <w:sz w:val="24"/>
          <w:szCs w:val="24"/>
        </w:rPr>
        <w:t>.</w:t>
      </w:r>
      <w:r w:rsidR="00A3117F" w:rsidRPr="00D4523C">
        <w:rPr>
          <w:b/>
          <w:sz w:val="24"/>
          <w:szCs w:val="24"/>
        </w:rPr>
        <w:t xml:space="preserve"> </w:t>
      </w:r>
      <w:r w:rsidR="00A3117F" w:rsidRPr="00D4523C">
        <w:rPr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  <w:r w:rsidR="001B67EA" w:rsidRPr="00D4523C">
        <w:rPr>
          <w:sz w:val="24"/>
          <w:szCs w:val="24"/>
        </w:rPr>
        <w:t xml:space="preserve"> </w:t>
      </w:r>
    </w:p>
    <w:p w:rsidR="00A3117F" w:rsidRPr="00235390" w:rsidRDefault="00FC59AE">
      <w:pPr>
        <w:ind w:firstLine="720"/>
        <w:jc w:val="both"/>
        <w:rPr>
          <w:sz w:val="24"/>
          <w:szCs w:val="24"/>
        </w:rPr>
      </w:pPr>
      <w:r w:rsidRPr="00D4523C">
        <w:rPr>
          <w:sz w:val="24"/>
          <w:szCs w:val="24"/>
        </w:rPr>
        <w:t>3.1.</w:t>
      </w:r>
      <w:r w:rsidR="00E701C0">
        <w:rPr>
          <w:sz w:val="24"/>
          <w:szCs w:val="24"/>
        </w:rPr>
        <w:t>19</w:t>
      </w:r>
      <w:r w:rsidR="00A3117F" w:rsidRPr="00D4523C">
        <w:rPr>
          <w:sz w:val="24"/>
          <w:szCs w:val="24"/>
        </w:rPr>
        <w:t xml:space="preserve">. Обеспечить благоустройство, содержание в надлежащем санитарном состоянии и озеленение </w:t>
      </w:r>
      <w:r w:rsidR="00A3117F" w:rsidRPr="00D4523C">
        <w:rPr>
          <w:b/>
          <w:sz w:val="24"/>
          <w:szCs w:val="24"/>
        </w:rPr>
        <w:t>«Участка»</w:t>
      </w:r>
      <w:r w:rsidR="002D01D8" w:rsidRPr="00D4523C">
        <w:rPr>
          <w:b/>
          <w:sz w:val="24"/>
          <w:szCs w:val="24"/>
        </w:rPr>
        <w:t xml:space="preserve"> </w:t>
      </w:r>
      <w:r w:rsidR="002D01D8" w:rsidRPr="00D4523C">
        <w:rPr>
          <w:sz w:val="24"/>
          <w:szCs w:val="24"/>
        </w:rPr>
        <w:t>в соответствии с Правилами благоустройства</w:t>
      </w:r>
      <w:r w:rsidR="00A3117F" w:rsidRPr="00D4523C">
        <w:rPr>
          <w:sz w:val="24"/>
          <w:szCs w:val="24"/>
        </w:rPr>
        <w:t>.</w:t>
      </w:r>
      <w:r w:rsidR="00A3117F" w:rsidRPr="00235390">
        <w:rPr>
          <w:sz w:val="24"/>
          <w:szCs w:val="24"/>
        </w:rPr>
        <w:t xml:space="preserve">  </w:t>
      </w:r>
    </w:p>
    <w:p w:rsidR="00D4523C" w:rsidRDefault="00B54D2A">
      <w:pPr>
        <w:ind w:firstLine="720"/>
        <w:jc w:val="both"/>
        <w:rPr>
          <w:sz w:val="24"/>
          <w:szCs w:val="24"/>
          <w:highlight w:val="cyan"/>
        </w:rPr>
      </w:pPr>
      <w:r>
        <w:rPr>
          <w:sz w:val="24"/>
          <w:szCs w:val="24"/>
        </w:rPr>
        <w:t>3.1.2</w:t>
      </w:r>
      <w:r w:rsidR="00E701C0">
        <w:rPr>
          <w:sz w:val="24"/>
          <w:szCs w:val="24"/>
        </w:rPr>
        <w:t>0</w:t>
      </w:r>
      <w:r w:rsidR="00A3117F" w:rsidRPr="00235390">
        <w:rPr>
          <w:sz w:val="24"/>
          <w:szCs w:val="24"/>
        </w:rPr>
        <w:t>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  <w:r w:rsidR="001B67EA" w:rsidRPr="001B67EA">
        <w:rPr>
          <w:sz w:val="24"/>
          <w:szCs w:val="24"/>
          <w:highlight w:val="cyan"/>
        </w:rPr>
        <w:t xml:space="preserve"> </w:t>
      </w:r>
    </w:p>
    <w:p w:rsidR="00A3117F" w:rsidRDefault="00B54D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="00E701C0">
        <w:rPr>
          <w:sz w:val="24"/>
          <w:szCs w:val="24"/>
        </w:rPr>
        <w:t>1</w:t>
      </w:r>
      <w:r w:rsidR="00D4523C" w:rsidRPr="00975EFE">
        <w:rPr>
          <w:sz w:val="24"/>
          <w:szCs w:val="24"/>
        </w:rPr>
        <w:t xml:space="preserve">. </w:t>
      </w:r>
      <w:r w:rsidR="001B67EA" w:rsidRPr="00975EFE">
        <w:rPr>
          <w:sz w:val="24"/>
          <w:szCs w:val="24"/>
        </w:rPr>
        <w:t>Обеспечить допуск представителей собственника линейного объекта</w:t>
      </w:r>
      <w:r w:rsidR="00D4523C" w:rsidRPr="00975EFE">
        <w:rPr>
          <w:sz w:val="24"/>
          <w:szCs w:val="24"/>
        </w:rPr>
        <w:t xml:space="preserve">, </w:t>
      </w:r>
      <w:r w:rsidR="001B67EA" w:rsidRPr="00975EFE">
        <w:rPr>
          <w:sz w:val="24"/>
          <w:szCs w:val="24"/>
        </w:rPr>
        <w:t xml:space="preserve">или представителей организации, осуществляющей эксплуатацию линейного объекта, </w:t>
      </w:r>
      <w:r w:rsidR="00D4523C" w:rsidRPr="00975EFE">
        <w:rPr>
          <w:sz w:val="24"/>
          <w:szCs w:val="24"/>
        </w:rPr>
        <w:t xml:space="preserve">границы охранной зоны которого полностью или частично находятся в границах </w:t>
      </w:r>
      <w:r w:rsidR="00D4523C" w:rsidRPr="00975EFE">
        <w:rPr>
          <w:b/>
          <w:sz w:val="24"/>
          <w:szCs w:val="24"/>
        </w:rPr>
        <w:t>«Участка»</w:t>
      </w:r>
      <w:r w:rsidR="00593900" w:rsidRPr="00E205F7">
        <w:rPr>
          <w:sz w:val="24"/>
          <w:szCs w:val="24"/>
        </w:rPr>
        <w:t>,</w:t>
      </w:r>
      <w:r w:rsidR="00D4523C" w:rsidRPr="00975EFE">
        <w:rPr>
          <w:sz w:val="24"/>
          <w:szCs w:val="24"/>
        </w:rPr>
        <w:t xml:space="preserve"> </w:t>
      </w:r>
      <w:r w:rsidR="001B67EA" w:rsidRPr="00975EFE">
        <w:rPr>
          <w:sz w:val="24"/>
          <w:szCs w:val="24"/>
        </w:rPr>
        <w:t>к данному объекту в целях обеспечения его безопасности.</w:t>
      </w:r>
    </w:p>
    <w:p w:rsidR="00A3117F" w:rsidRDefault="009871D9">
      <w:pPr>
        <w:pStyle w:val="23"/>
        <w:rPr>
          <w:szCs w:val="24"/>
        </w:rPr>
      </w:pPr>
      <w:r>
        <w:rPr>
          <w:szCs w:val="24"/>
        </w:rPr>
        <w:t>3.1.2</w:t>
      </w:r>
      <w:r w:rsidR="00E701C0">
        <w:rPr>
          <w:szCs w:val="24"/>
        </w:rPr>
        <w:t>2</w:t>
      </w:r>
      <w:r w:rsidR="00A3117F" w:rsidRPr="00235390">
        <w:rPr>
          <w:szCs w:val="24"/>
        </w:rPr>
        <w:t>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 w:rsidR="00B83FA1">
        <w:rPr>
          <w:szCs w:val="24"/>
        </w:rPr>
        <w:t xml:space="preserve"> и другие изыскательские работы.</w:t>
      </w:r>
    </w:p>
    <w:p w:rsidR="00B54D2A" w:rsidRDefault="00B54D2A">
      <w:pPr>
        <w:pStyle w:val="23"/>
        <w:rPr>
          <w:szCs w:val="24"/>
        </w:rPr>
      </w:pPr>
      <w:r>
        <w:rPr>
          <w:szCs w:val="24"/>
        </w:rPr>
        <w:t>3.1.2</w:t>
      </w:r>
      <w:r w:rsidR="00E701C0">
        <w:rPr>
          <w:szCs w:val="24"/>
        </w:rPr>
        <w:t>3</w:t>
      </w:r>
      <w:r>
        <w:rPr>
          <w:szCs w:val="24"/>
        </w:rPr>
        <w:t>. Предусмотреть возмещение затрат по восстановлению зеленых насаждений, взамен вырубаемых на объекте. За расчетом восстановительной стоимости за снос зеленых насаждений и получением разрешения на снос зеленых насаждений обратиться в управление по природопользованию и экологии Администрации города.</w:t>
      </w:r>
    </w:p>
    <w:p w:rsidR="00801BAA" w:rsidRPr="00801BAA" w:rsidRDefault="00801BAA">
      <w:pPr>
        <w:pStyle w:val="23"/>
        <w:rPr>
          <w:szCs w:val="24"/>
        </w:rPr>
      </w:pPr>
      <w:r>
        <w:rPr>
          <w:szCs w:val="24"/>
        </w:rPr>
        <w:t>3.1.2</w:t>
      </w:r>
      <w:r w:rsidR="00E701C0">
        <w:rPr>
          <w:szCs w:val="24"/>
        </w:rPr>
        <w:t>4</w:t>
      </w:r>
      <w:r>
        <w:rPr>
          <w:szCs w:val="24"/>
        </w:rPr>
        <w:t xml:space="preserve">. Предоставить право ограниченного пользования (сервитут) </w:t>
      </w:r>
      <w:r w:rsidRPr="00801BAA">
        <w:rPr>
          <w:b/>
          <w:szCs w:val="24"/>
        </w:rPr>
        <w:t>«Участком»</w:t>
      </w:r>
      <w:r>
        <w:rPr>
          <w:b/>
          <w:szCs w:val="24"/>
        </w:rPr>
        <w:t xml:space="preserve"> </w:t>
      </w:r>
      <w:r w:rsidR="004E3EF3">
        <w:rPr>
          <w:b/>
          <w:szCs w:val="24"/>
        </w:rPr>
        <w:br/>
      </w:r>
      <w:r>
        <w:rPr>
          <w:szCs w:val="24"/>
        </w:rPr>
        <w:t>для обеспечения прохода и проезда к земельному участку</w:t>
      </w:r>
      <w:r w:rsidR="004E3EF3">
        <w:rPr>
          <w:szCs w:val="24"/>
        </w:rPr>
        <w:t>, площадью 1800 кв. метров</w:t>
      </w:r>
      <w:r w:rsidR="004E3EF3">
        <w:rPr>
          <w:szCs w:val="24"/>
        </w:rPr>
        <w:br/>
        <w:t xml:space="preserve"> с кадастровым номером 86:10:0101247:51 и заключить соответствующее соглашение.</w:t>
      </w:r>
    </w:p>
    <w:p w:rsidR="00C45322" w:rsidRDefault="00801BAA" w:rsidP="00AF1634">
      <w:pPr>
        <w:pStyle w:val="23"/>
        <w:rPr>
          <w:szCs w:val="24"/>
        </w:rPr>
      </w:pPr>
      <w:r>
        <w:rPr>
          <w:szCs w:val="24"/>
        </w:rPr>
        <w:t>3.1.2</w:t>
      </w:r>
      <w:r w:rsidR="00E701C0">
        <w:rPr>
          <w:szCs w:val="24"/>
        </w:rPr>
        <w:t>5</w:t>
      </w:r>
      <w:r w:rsidR="00B83FA1">
        <w:rPr>
          <w:szCs w:val="24"/>
        </w:rPr>
        <w:t xml:space="preserve">. </w:t>
      </w:r>
      <w:r w:rsidR="00AF1634">
        <w:rPr>
          <w:szCs w:val="24"/>
        </w:rPr>
        <w:t>И</w:t>
      </w:r>
      <w:r w:rsidR="00C45322" w:rsidRPr="00050013">
        <w:rPr>
          <w:szCs w:val="24"/>
        </w:rPr>
        <w:t>сполнять</w:t>
      </w:r>
      <w:r w:rsidR="00C45322" w:rsidRPr="00235390">
        <w:rPr>
          <w:szCs w:val="24"/>
        </w:rPr>
        <w:t xml:space="preserve"> иные обязанности, предусмотренные действующим законодательством.</w:t>
      </w:r>
    </w:p>
    <w:p w:rsidR="00FB104A" w:rsidRPr="00235390" w:rsidRDefault="00FB104A" w:rsidP="00C45322">
      <w:pPr>
        <w:tabs>
          <w:tab w:val="left" w:pos="1701"/>
        </w:tabs>
        <w:ind w:firstLine="720"/>
        <w:jc w:val="both"/>
        <w:rPr>
          <w:sz w:val="24"/>
          <w:szCs w:val="24"/>
        </w:rPr>
      </w:pPr>
    </w:p>
    <w:p w:rsidR="00870C00" w:rsidRPr="00870C00" w:rsidRDefault="00870C00" w:rsidP="00A415B3">
      <w:pPr>
        <w:tabs>
          <w:tab w:val="left" w:pos="1701"/>
        </w:tabs>
        <w:ind w:firstLine="720"/>
        <w:jc w:val="both"/>
        <w:rPr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4. АРЕНДНАЯ ПЛАТА, СРОКИ И ПОРЯДОК ЕЕ ВНЕСЕНИЯ.</w:t>
      </w:r>
    </w:p>
    <w:p w:rsidR="00A3117F" w:rsidRPr="00235390" w:rsidRDefault="00A3117F">
      <w:pPr>
        <w:jc w:val="both"/>
        <w:rPr>
          <w:sz w:val="24"/>
          <w:szCs w:val="24"/>
        </w:rPr>
      </w:pP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4.1.</w:t>
      </w:r>
      <w:r w:rsidR="00E205F7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Обязанность </w:t>
      </w:r>
      <w:r w:rsidRPr="00235390">
        <w:rPr>
          <w:b/>
          <w:sz w:val="24"/>
          <w:szCs w:val="24"/>
        </w:rPr>
        <w:t xml:space="preserve">«Арендатора» </w:t>
      </w:r>
      <w:r w:rsidRPr="00235390">
        <w:rPr>
          <w:sz w:val="24"/>
          <w:szCs w:val="24"/>
        </w:rPr>
        <w:t>по уплате арендных платежей возникает с момента госу</w:t>
      </w:r>
      <w:r w:rsidR="00DE567F">
        <w:rPr>
          <w:sz w:val="24"/>
          <w:szCs w:val="24"/>
        </w:rPr>
        <w:t>дарственной регистрации Д</w:t>
      </w:r>
      <w:r w:rsidRPr="00235390">
        <w:rPr>
          <w:sz w:val="24"/>
          <w:szCs w:val="24"/>
        </w:rPr>
        <w:t>оговора</w:t>
      </w:r>
      <w:r w:rsidR="00E25FE1">
        <w:rPr>
          <w:sz w:val="24"/>
          <w:szCs w:val="24"/>
        </w:rPr>
        <w:t>.</w:t>
      </w:r>
      <w:r w:rsidRPr="00235390">
        <w:rPr>
          <w:sz w:val="24"/>
          <w:szCs w:val="24"/>
        </w:rPr>
        <w:t xml:space="preserve"> </w:t>
      </w:r>
    </w:p>
    <w:p w:rsidR="00A64413" w:rsidRDefault="00A3117F" w:rsidP="00A64413">
      <w:pPr>
        <w:widowControl w:val="0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4.2.</w:t>
      </w:r>
      <w:r w:rsidR="00436650" w:rsidRPr="00235390">
        <w:rPr>
          <w:sz w:val="24"/>
          <w:szCs w:val="24"/>
        </w:rPr>
        <w:t xml:space="preserve"> </w:t>
      </w:r>
      <w:r w:rsidR="00842D47">
        <w:rPr>
          <w:sz w:val="24"/>
          <w:szCs w:val="24"/>
        </w:rPr>
        <w:t xml:space="preserve">Годовой размер арендной платы составляет </w:t>
      </w:r>
      <w:r w:rsidR="00601C36">
        <w:rPr>
          <w:sz w:val="24"/>
          <w:szCs w:val="24"/>
        </w:rPr>
        <w:t>____________</w:t>
      </w:r>
      <w:r w:rsidR="00842D47">
        <w:rPr>
          <w:sz w:val="24"/>
          <w:szCs w:val="24"/>
        </w:rPr>
        <w:t xml:space="preserve"> руб.</w:t>
      </w:r>
    </w:p>
    <w:p w:rsidR="0079131A" w:rsidRPr="006D79E3" w:rsidRDefault="00B00F23" w:rsidP="00A64413">
      <w:pPr>
        <w:pStyle w:val="a7"/>
        <w:widowControl w:val="0"/>
        <w:rPr>
          <w:i w:val="0"/>
          <w:szCs w:val="24"/>
        </w:rPr>
      </w:pPr>
      <w:r w:rsidRPr="006D79E3">
        <w:rPr>
          <w:i w:val="0"/>
          <w:szCs w:val="24"/>
        </w:rPr>
        <w:t>4.3.</w:t>
      </w:r>
      <w:r w:rsidR="0079131A" w:rsidRPr="006D79E3">
        <w:rPr>
          <w:i w:val="0"/>
          <w:szCs w:val="24"/>
        </w:rPr>
        <w:t xml:space="preserve"> </w:t>
      </w:r>
      <w:r w:rsidR="00215D70" w:rsidRPr="006D79E3">
        <w:rPr>
          <w:i w:val="0"/>
          <w:szCs w:val="24"/>
        </w:rPr>
        <w:t>А</w:t>
      </w:r>
      <w:r w:rsidR="0079131A" w:rsidRPr="006D79E3">
        <w:rPr>
          <w:i w:val="0"/>
          <w:szCs w:val="24"/>
        </w:rPr>
        <w:t>рендн</w:t>
      </w:r>
      <w:r w:rsidR="00215D70" w:rsidRPr="006D79E3">
        <w:rPr>
          <w:i w:val="0"/>
          <w:szCs w:val="24"/>
        </w:rPr>
        <w:t>ая</w:t>
      </w:r>
      <w:r w:rsidR="0079131A" w:rsidRPr="006D79E3">
        <w:rPr>
          <w:i w:val="0"/>
          <w:szCs w:val="24"/>
        </w:rPr>
        <w:t xml:space="preserve"> плат</w:t>
      </w:r>
      <w:r w:rsidR="00215D70" w:rsidRPr="006D79E3">
        <w:rPr>
          <w:i w:val="0"/>
          <w:szCs w:val="24"/>
        </w:rPr>
        <w:t>а</w:t>
      </w:r>
      <w:r w:rsidR="0079131A" w:rsidRPr="006D79E3">
        <w:rPr>
          <w:i w:val="0"/>
          <w:szCs w:val="24"/>
        </w:rPr>
        <w:t xml:space="preserve"> вносится </w:t>
      </w:r>
      <w:r w:rsidR="0079131A" w:rsidRPr="006D79E3">
        <w:rPr>
          <w:b/>
          <w:i w:val="0"/>
        </w:rPr>
        <w:t xml:space="preserve">«Арендатором» </w:t>
      </w:r>
      <w:r w:rsidR="0079131A" w:rsidRPr="006D79E3">
        <w:rPr>
          <w:i w:val="0"/>
        </w:rPr>
        <w:t>в следующем порядке:</w:t>
      </w:r>
    </w:p>
    <w:p w:rsidR="0079131A" w:rsidRPr="006D79E3" w:rsidRDefault="0079131A" w:rsidP="00A64413">
      <w:pPr>
        <w:pStyle w:val="a7"/>
        <w:widowControl w:val="0"/>
        <w:rPr>
          <w:i w:val="0"/>
        </w:rPr>
      </w:pPr>
      <w:r w:rsidRPr="0048190E">
        <w:rPr>
          <w:i w:val="0"/>
          <w:iCs/>
          <w:szCs w:val="24"/>
        </w:rPr>
        <w:t>-</w:t>
      </w:r>
      <w:r w:rsidR="00B00F23" w:rsidRPr="0048190E">
        <w:rPr>
          <w:i w:val="0"/>
          <w:iCs/>
          <w:szCs w:val="24"/>
        </w:rPr>
        <w:t xml:space="preserve"> </w:t>
      </w:r>
      <w:r w:rsidRPr="0048190E">
        <w:rPr>
          <w:i w:val="0"/>
          <w:iCs/>
          <w:szCs w:val="24"/>
        </w:rPr>
        <w:t>а</w:t>
      </w:r>
      <w:r w:rsidR="00B00F23" w:rsidRPr="0048190E">
        <w:rPr>
          <w:i w:val="0"/>
        </w:rPr>
        <w:t xml:space="preserve">рендная плата за </w:t>
      </w:r>
      <w:r w:rsidR="001743E0" w:rsidRPr="0048190E">
        <w:rPr>
          <w:i w:val="0"/>
        </w:rPr>
        <w:t>1-й год</w:t>
      </w:r>
      <w:r w:rsidR="00B00F23" w:rsidRPr="0048190E">
        <w:rPr>
          <w:i w:val="0"/>
        </w:rPr>
        <w:t xml:space="preserve"> </w:t>
      </w:r>
      <w:r w:rsidR="001743E0" w:rsidRPr="0048190E">
        <w:rPr>
          <w:i w:val="0"/>
        </w:rPr>
        <w:t>аренды</w:t>
      </w:r>
      <w:r w:rsidR="002266E0" w:rsidRPr="0048190E">
        <w:rPr>
          <w:i w:val="0"/>
        </w:rPr>
        <w:t xml:space="preserve"> (</w:t>
      </w:r>
      <w:r w:rsidR="002D2BF3" w:rsidRPr="004E3EF3">
        <w:rPr>
          <w:i w:val="0"/>
        </w:rPr>
        <w:t>за вычетом задатка</w:t>
      </w:r>
      <w:r w:rsidR="004E3EF3" w:rsidRPr="004E3EF3">
        <w:rPr>
          <w:i w:val="0"/>
        </w:rPr>
        <w:t xml:space="preserve"> в размере </w:t>
      </w:r>
      <w:r w:rsidR="004E3EF3">
        <w:rPr>
          <w:i w:val="0"/>
          <w:u w:val="single"/>
        </w:rPr>
        <w:t>_______</w:t>
      </w:r>
      <w:r w:rsidR="002266E0" w:rsidRPr="0048190E">
        <w:rPr>
          <w:i w:val="0"/>
        </w:rPr>
        <w:t>)</w:t>
      </w:r>
      <w:r w:rsidR="001743E0" w:rsidRPr="0048190E">
        <w:rPr>
          <w:i w:val="0"/>
        </w:rPr>
        <w:t xml:space="preserve"> </w:t>
      </w:r>
      <w:r w:rsidR="00B00F23" w:rsidRPr="0048190E">
        <w:rPr>
          <w:i w:val="0"/>
        </w:rPr>
        <w:t>вносится</w:t>
      </w:r>
      <w:r w:rsidR="00437028" w:rsidRPr="006D79E3">
        <w:rPr>
          <w:b/>
          <w:i w:val="0"/>
        </w:rPr>
        <w:t xml:space="preserve"> </w:t>
      </w:r>
      <w:r w:rsidR="00437028" w:rsidRPr="006D79E3">
        <w:rPr>
          <w:i w:val="0"/>
        </w:rPr>
        <w:t>единовременно</w:t>
      </w:r>
      <w:r w:rsidR="00B00F23" w:rsidRPr="006D79E3">
        <w:rPr>
          <w:i w:val="0"/>
        </w:rPr>
        <w:t xml:space="preserve"> до 10 числа месяца, следующего за </w:t>
      </w:r>
      <w:r w:rsidR="00194504" w:rsidRPr="006D79E3">
        <w:rPr>
          <w:i w:val="0"/>
        </w:rPr>
        <w:t>месяцем</w:t>
      </w:r>
      <w:r w:rsidR="00B00F23" w:rsidRPr="006D79E3">
        <w:rPr>
          <w:i w:val="0"/>
        </w:rPr>
        <w:t xml:space="preserve">, в котором был зарегистрирован </w:t>
      </w:r>
      <w:r w:rsidR="001743E0" w:rsidRPr="006D79E3">
        <w:rPr>
          <w:i w:val="0"/>
        </w:rPr>
        <w:t>Д</w:t>
      </w:r>
      <w:r w:rsidR="00B00F23" w:rsidRPr="006D79E3">
        <w:rPr>
          <w:i w:val="0"/>
        </w:rPr>
        <w:t>оговор</w:t>
      </w:r>
      <w:r w:rsidR="00194504" w:rsidRPr="006D79E3">
        <w:rPr>
          <w:i w:val="0"/>
        </w:rPr>
        <w:t xml:space="preserve">. </w:t>
      </w:r>
    </w:p>
    <w:p w:rsidR="00CE126F" w:rsidRDefault="00CE126F" w:rsidP="00CE126F">
      <w:pPr>
        <w:pStyle w:val="a7"/>
        <w:widowControl w:val="0"/>
        <w:rPr>
          <w:i w:val="0"/>
        </w:rPr>
      </w:pPr>
      <w:r>
        <w:rPr>
          <w:i w:val="0"/>
        </w:rPr>
        <w:t xml:space="preserve">- арендная плата за последующие годы аренды вносится </w:t>
      </w:r>
      <w:r>
        <w:rPr>
          <w:b/>
          <w:i w:val="0"/>
        </w:rPr>
        <w:t xml:space="preserve">«Арендатором» </w:t>
      </w:r>
      <w:r>
        <w:rPr>
          <w:i w:val="0"/>
        </w:rPr>
        <w:t xml:space="preserve">единовременно до </w:t>
      </w:r>
      <w:r w:rsidR="0048190E">
        <w:rPr>
          <w:i w:val="0"/>
        </w:rPr>
        <w:t>10 апреля</w:t>
      </w:r>
      <w:r>
        <w:rPr>
          <w:i w:val="0"/>
        </w:rPr>
        <w:t xml:space="preserve"> каждого года аренды.</w:t>
      </w:r>
    </w:p>
    <w:p w:rsidR="00A64413" w:rsidRPr="006F7C46" w:rsidRDefault="00194504" w:rsidP="00A64413">
      <w:pPr>
        <w:pStyle w:val="a7"/>
        <w:widowControl w:val="0"/>
        <w:rPr>
          <w:i w:val="0"/>
          <w:iCs/>
          <w:szCs w:val="24"/>
        </w:rPr>
      </w:pPr>
      <w:r w:rsidRPr="006F7C46">
        <w:rPr>
          <w:i w:val="0"/>
        </w:rPr>
        <w:t xml:space="preserve">Арендная плата вносится </w:t>
      </w:r>
      <w:r w:rsidR="00B00F23" w:rsidRPr="006F7C46">
        <w:rPr>
          <w:i w:val="0"/>
        </w:rPr>
        <w:t xml:space="preserve">путем перечисления денежных средств на расчетный счет </w:t>
      </w:r>
      <w:r w:rsidR="00DB661E" w:rsidRPr="006F7C46">
        <w:rPr>
          <w:i w:val="0"/>
        </w:rPr>
        <w:t xml:space="preserve">   </w:t>
      </w:r>
      <w:r w:rsidR="00EA043D">
        <w:rPr>
          <w:i w:val="0"/>
        </w:rPr>
        <w:br/>
      </w:r>
      <w:r w:rsidR="00B00F23" w:rsidRPr="006F7C46">
        <w:rPr>
          <w:i w:val="0"/>
        </w:rPr>
        <w:t xml:space="preserve">№ </w:t>
      </w:r>
      <w:r w:rsidR="00DB661E" w:rsidRPr="006F7C46">
        <w:rPr>
          <w:i w:val="0"/>
        </w:rPr>
        <w:t>40101810900000010001 в РКЦ г. Ханты-Мансийска, УФК по Ханты-Мансийскому автономному округу - Югре (Администрация гор</w:t>
      </w:r>
      <w:r w:rsidR="00EA043D">
        <w:rPr>
          <w:i w:val="0"/>
        </w:rPr>
        <w:t xml:space="preserve">ода Сургута л/с 04873031020), </w:t>
      </w:r>
      <w:r w:rsidR="00EA043D">
        <w:rPr>
          <w:i w:val="0"/>
        </w:rPr>
        <w:br/>
      </w:r>
      <w:r w:rsidR="00DB661E" w:rsidRPr="006F7C46">
        <w:rPr>
          <w:i w:val="0"/>
        </w:rPr>
        <w:t xml:space="preserve">БИК 047162000, ИНН № 8602020249, КПП 860201001, ОКТМО 71876000, </w:t>
      </w:r>
      <w:r w:rsidR="00EA043D">
        <w:rPr>
          <w:i w:val="0"/>
        </w:rPr>
        <w:br/>
      </w:r>
      <w:r w:rsidR="00DB661E" w:rsidRPr="006F7C46">
        <w:rPr>
          <w:i w:val="0"/>
        </w:rPr>
        <w:t>КБК 040 1 11 05012 04 0000 120.</w:t>
      </w:r>
      <w:r w:rsidR="004E3EF3">
        <w:rPr>
          <w:i w:val="0"/>
        </w:rPr>
        <w:t xml:space="preserve"> В платежном документе обязательно указываются номер и дата Договора.</w:t>
      </w:r>
    </w:p>
    <w:p w:rsidR="00A64413" w:rsidRDefault="00A64413" w:rsidP="00A64413">
      <w:pPr>
        <w:pStyle w:val="a7"/>
        <w:widowControl w:val="0"/>
        <w:rPr>
          <w:i w:val="0"/>
          <w:iCs/>
          <w:szCs w:val="24"/>
        </w:rPr>
      </w:pPr>
      <w:r>
        <w:rPr>
          <w:i w:val="0"/>
          <w:iCs/>
          <w:szCs w:val="24"/>
        </w:rPr>
        <w:t>Платеж считается поступившим с момента зачисления денежных средств на счет Администрации города.</w:t>
      </w:r>
    </w:p>
    <w:p w:rsidR="00A3117F" w:rsidRPr="00235390" w:rsidRDefault="00A3117F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4.</w:t>
      </w:r>
      <w:r w:rsidR="006D79E3">
        <w:rPr>
          <w:sz w:val="24"/>
          <w:szCs w:val="24"/>
        </w:rPr>
        <w:t>4</w:t>
      </w:r>
      <w:r w:rsidRPr="00235390">
        <w:rPr>
          <w:sz w:val="24"/>
          <w:szCs w:val="24"/>
        </w:rPr>
        <w:t xml:space="preserve">.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</w:t>
      </w:r>
      <w:r w:rsidR="004E3EF3">
        <w:rPr>
          <w:sz w:val="24"/>
          <w:szCs w:val="24"/>
        </w:rPr>
        <w:t>самостоятельно контролирует фактическое поступление денежных средств на счет Администрации города и образование задолженности (переплаты) по Договору</w:t>
      </w:r>
      <w:r w:rsidRPr="00235390">
        <w:rPr>
          <w:sz w:val="24"/>
          <w:szCs w:val="24"/>
        </w:rPr>
        <w:t xml:space="preserve">. </w:t>
      </w:r>
    </w:p>
    <w:p w:rsidR="00A3117F" w:rsidRPr="00235390" w:rsidRDefault="00A3117F">
      <w:pPr>
        <w:jc w:val="both"/>
        <w:rPr>
          <w:b/>
          <w:sz w:val="24"/>
          <w:szCs w:val="24"/>
        </w:rPr>
      </w:pPr>
    </w:p>
    <w:p w:rsidR="00D843EE" w:rsidRDefault="00D843EE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5.</w:t>
      </w:r>
      <w:r w:rsidR="001743E0">
        <w:rPr>
          <w:b/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ОТВЕТСТВЕННОСТЬ СТОРОН</w:t>
      </w:r>
      <w:r w:rsidR="00BC396B">
        <w:rPr>
          <w:b/>
          <w:sz w:val="24"/>
          <w:szCs w:val="24"/>
        </w:rPr>
        <w:t>.</w:t>
      </w:r>
    </w:p>
    <w:p w:rsidR="00A3117F" w:rsidRPr="00235390" w:rsidRDefault="00A3117F">
      <w:pPr>
        <w:jc w:val="center"/>
        <w:rPr>
          <w:b/>
          <w:sz w:val="24"/>
          <w:szCs w:val="24"/>
        </w:rPr>
      </w:pPr>
    </w:p>
    <w:p w:rsidR="00A3117F" w:rsidRPr="00235390" w:rsidRDefault="00A3117F">
      <w:pPr>
        <w:pStyle w:val="a3"/>
        <w:ind w:firstLine="708"/>
        <w:rPr>
          <w:szCs w:val="24"/>
        </w:rPr>
      </w:pPr>
      <w:r w:rsidRPr="00235390">
        <w:rPr>
          <w:szCs w:val="24"/>
        </w:rPr>
        <w:t>5.1.</w:t>
      </w:r>
      <w:r w:rsidR="00196976">
        <w:rPr>
          <w:szCs w:val="24"/>
        </w:rPr>
        <w:t xml:space="preserve"> </w:t>
      </w:r>
      <w:r w:rsidRPr="00235390">
        <w:rPr>
          <w:szCs w:val="24"/>
        </w:rPr>
        <w:t xml:space="preserve">В случае нарушений условий </w:t>
      </w:r>
      <w:r w:rsidR="00DE567F">
        <w:rPr>
          <w:szCs w:val="24"/>
        </w:rPr>
        <w:t>Д</w:t>
      </w:r>
      <w:r w:rsidRPr="00235390">
        <w:rPr>
          <w:szCs w:val="24"/>
        </w:rPr>
        <w:t xml:space="preserve">оговора </w:t>
      </w:r>
      <w:r w:rsidR="00DE567F">
        <w:rPr>
          <w:szCs w:val="24"/>
        </w:rPr>
        <w:t>«</w:t>
      </w:r>
      <w:r w:rsidR="00DE567F" w:rsidRPr="00DE567F">
        <w:rPr>
          <w:b/>
          <w:szCs w:val="24"/>
        </w:rPr>
        <w:t>С</w:t>
      </w:r>
      <w:r w:rsidRPr="00DE567F">
        <w:rPr>
          <w:b/>
          <w:szCs w:val="24"/>
        </w:rPr>
        <w:t>тороны</w:t>
      </w:r>
      <w:r w:rsidR="00DE567F">
        <w:rPr>
          <w:b/>
          <w:szCs w:val="24"/>
        </w:rPr>
        <w:t>»</w:t>
      </w:r>
      <w:r w:rsidRPr="00235390">
        <w:rPr>
          <w:szCs w:val="24"/>
        </w:rPr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="00C45322">
        <w:rPr>
          <w:szCs w:val="24"/>
        </w:rPr>
        <w:t>«</w:t>
      </w:r>
      <w:proofErr w:type="gramStart"/>
      <w:r w:rsidR="00C45322" w:rsidRPr="00DE567F">
        <w:rPr>
          <w:b/>
          <w:szCs w:val="24"/>
        </w:rPr>
        <w:t>Стороны</w:t>
      </w:r>
      <w:r w:rsidR="00C45322">
        <w:rPr>
          <w:b/>
          <w:szCs w:val="24"/>
        </w:rPr>
        <w:t>»</w:t>
      </w:r>
      <w:r w:rsidR="00C45322" w:rsidRPr="00235390">
        <w:rPr>
          <w:szCs w:val="24"/>
        </w:rPr>
        <w:t xml:space="preserve"> </w:t>
      </w:r>
      <w:r w:rsidRPr="00235390">
        <w:rPr>
          <w:szCs w:val="24"/>
        </w:rPr>
        <w:t xml:space="preserve"> от</w:t>
      </w:r>
      <w:proofErr w:type="gramEnd"/>
      <w:r w:rsidRPr="00235390">
        <w:rPr>
          <w:szCs w:val="24"/>
        </w:rPr>
        <w:t xml:space="preserve"> исполнения обязательств по </w:t>
      </w:r>
      <w:r w:rsidR="00C45322">
        <w:rPr>
          <w:szCs w:val="24"/>
        </w:rPr>
        <w:t>Д</w:t>
      </w:r>
      <w:r w:rsidRPr="00235390">
        <w:rPr>
          <w:szCs w:val="24"/>
        </w:rPr>
        <w:t>оговору.</w:t>
      </w:r>
    </w:p>
    <w:p w:rsidR="00A3117F" w:rsidRPr="00235390" w:rsidRDefault="00A3117F">
      <w:pPr>
        <w:ind w:firstLine="720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5.2.</w:t>
      </w:r>
      <w:r w:rsidR="00196976">
        <w:rPr>
          <w:sz w:val="24"/>
          <w:szCs w:val="24"/>
        </w:rPr>
        <w:t xml:space="preserve"> </w:t>
      </w:r>
      <w:r w:rsidR="000E2E7F">
        <w:rPr>
          <w:sz w:val="24"/>
          <w:szCs w:val="24"/>
        </w:rPr>
        <w:t>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</w:t>
      </w:r>
      <w:r w:rsidR="005D375B" w:rsidRPr="005D375B">
        <w:rPr>
          <w:b/>
          <w:sz w:val="24"/>
          <w:szCs w:val="24"/>
        </w:rPr>
        <w:t>.</w:t>
      </w:r>
      <w:r w:rsidRPr="00235390">
        <w:rPr>
          <w:sz w:val="24"/>
          <w:szCs w:val="24"/>
        </w:rPr>
        <w:t xml:space="preserve"> </w:t>
      </w:r>
    </w:p>
    <w:p w:rsidR="00A21467" w:rsidRDefault="00A3117F" w:rsidP="000D704D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5.3.</w:t>
      </w:r>
      <w:r w:rsidR="00196976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>В</w:t>
      </w:r>
      <w:r w:rsidR="00196976">
        <w:rPr>
          <w:sz w:val="24"/>
          <w:szCs w:val="24"/>
        </w:rPr>
        <w:t xml:space="preserve"> случае нарушения п</w:t>
      </w:r>
      <w:r w:rsidR="001743E0">
        <w:rPr>
          <w:sz w:val="24"/>
          <w:szCs w:val="24"/>
        </w:rPr>
        <w:t>ункт</w:t>
      </w:r>
      <w:r w:rsidR="0048190E">
        <w:rPr>
          <w:sz w:val="24"/>
          <w:szCs w:val="24"/>
        </w:rPr>
        <w:t>ов</w:t>
      </w:r>
      <w:r w:rsidR="00842D47">
        <w:rPr>
          <w:sz w:val="24"/>
          <w:szCs w:val="24"/>
        </w:rPr>
        <w:t xml:space="preserve"> </w:t>
      </w:r>
      <w:r w:rsidR="00842D47" w:rsidRPr="000308AF">
        <w:rPr>
          <w:sz w:val="24"/>
          <w:szCs w:val="24"/>
        </w:rPr>
        <w:t>3.1.</w:t>
      </w:r>
      <w:r w:rsidR="000E2E7F">
        <w:rPr>
          <w:sz w:val="24"/>
          <w:szCs w:val="24"/>
        </w:rPr>
        <w:t>10</w:t>
      </w:r>
      <w:r w:rsidR="0048190E">
        <w:rPr>
          <w:sz w:val="24"/>
          <w:szCs w:val="24"/>
        </w:rPr>
        <w:t>, 3.1.1</w:t>
      </w:r>
      <w:r w:rsidR="000E2E7F">
        <w:rPr>
          <w:sz w:val="24"/>
          <w:szCs w:val="24"/>
        </w:rPr>
        <w:t>1</w:t>
      </w:r>
      <w:r w:rsidR="00164CDC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«Арендатор»</w:t>
      </w:r>
      <w:r w:rsidRPr="00235390">
        <w:rPr>
          <w:sz w:val="24"/>
          <w:szCs w:val="24"/>
        </w:rPr>
        <w:t xml:space="preserve"> уплачивает </w:t>
      </w:r>
      <w:r w:rsidRPr="00235390">
        <w:rPr>
          <w:b/>
          <w:sz w:val="24"/>
          <w:szCs w:val="24"/>
        </w:rPr>
        <w:t>«Арендодателю»</w:t>
      </w:r>
      <w:r w:rsidRPr="00235390">
        <w:rPr>
          <w:sz w:val="24"/>
          <w:szCs w:val="24"/>
        </w:rPr>
        <w:t xml:space="preserve"> штр</w:t>
      </w:r>
      <w:r w:rsidR="00210F61">
        <w:rPr>
          <w:sz w:val="24"/>
          <w:szCs w:val="24"/>
        </w:rPr>
        <w:t xml:space="preserve">аф в </w:t>
      </w:r>
      <w:r w:rsidR="00A5214D">
        <w:rPr>
          <w:sz w:val="24"/>
          <w:szCs w:val="24"/>
        </w:rPr>
        <w:t>размере 100 тыс. руб.</w:t>
      </w:r>
      <w:r w:rsidR="000D704D">
        <w:rPr>
          <w:sz w:val="24"/>
          <w:szCs w:val="24"/>
        </w:rPr>
        <w:t xml:space="preserve"> </w:t>
      </w:r>
    </w:p>
    <w:p w:rsidR="00A3117F" w:rsidRDefault="00A21467" w:rsidP="000D70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A3117F" w:rsidRPr="00235390">
        <w:rPr>
          <w:sz w:val="24"/>
          <w:szCs w:val="24"/>
        </w:rPr>
        <w:t xml:space="preserve">За просрочку уплаты арендных платежей в сроки, установленные </w:t>
      </w:r>
      <w:r w:rsidR="00940EF5">
        <w:rPr>
          <w:sz w:val="24"/>
          <w:szCs w:val="24"/>
        </w:rPr>
        <w:t>Д</w:t>
      </w:r>
      <w:r w:rsidR="00A3117F" w:rsidRPr="00235390">
        <w:rPr>
          <w:sz w:val="24"/>
          <w:szCs w:val="24"/>
        </w:rPr>
        <w:t xml:space="preserve">оговором, </w:t>
      </w:r>
      <w:r w:rsidR="00A3117F" w:rsidRPr="00235390">
        <w:rPr>
          <w:b/>
          <w:sz w:val="24"/>
          <w:szCs w:val="24"/>
        </w:rPr>
        <w:t xml:space="preserve">«Арендатор» </w:t>
      </w:r>
      <w:r w:rsidR="00A3117F" w:rsidRPr="00235390">
        <w:rPr>
          <w:sz w:val="24"/>
          <w:szCs w:val="24"/>
        </w:rPr>
        <w:t xml:space="preserve">уплачивает </w:t>
      </w:r>
      <w:r w:rsidR="00A3117F" w:rsidRPr="00235390">
        <w:rPr>
          <w:b/>
          <w:sz w:val="24"/>
          <w:szCs w:val="24"/>
        </w:rPr>
        <w:t xml:space="preserve">«Арендодателю» </w:t>
      </w:r>
      <w:r w:rsidR="00A3117F" w:rsidRPr="00235390">
        <w:rPr>
          <w:sz w:val="24"/>
          <w:szCs w:val="24"/>
        </w:rPr>
        <w:t xml:space="preserve">пени в размере </w:t>
      </w:r>
      <w:r w:rsidR="00E216AF">
        <w:rPr>
          <w:sz w:val="24"/>
          <w:szCs w:val="24"/>
        </w:rPr>
        <w:t xml:space="preserve">1/300 ставки рефинансирования Центрального банка </w:t>
      </w:r>
      <w:r w:rsidR="00940EF5">
        <w:rPr>
          <w:sz w:val="24"/>
          <w:szCs w:val="24"/>
        </w:rPr>
        <w:t>Российской Федерации</w:t>
      </w:r>
      <w:r w:rsidR="00E216AF">
        <w:rPr>
          <w:sz w:val="24"/>
          <w:szCs w:val="24"/>
        </w:rPr>
        <w:t xml:space="preserve"> от просроченной </w:t>
      </w:r>
      <w:r w:rsidR="00A3117F" w:rsidRPr="00235390">
        <w:rPr>
          <w:sz w:val="24"/>
          <w:szCs w:val="24"/>
        </w:rPr>
        <w:t>суммы платежа за каждый день просрочки.</w:t>
      </w:r>
    </w:p>
    <w:p w:rsidR="00A3117F" w:rsidRPr="00235390" w:rsidRDefault="000D70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5.</w:t>
      </w:r>
      <w:r w:rsidR="001A6A96">
        <w:rPr>
          <w:sz w:val="24"/>
          <w:szCs w:val="24"/>
        </w:rPr>
        <w:t>5</w:t>
      </w:r>
      <w:r w:rsidR="00A3117F" w:rsidRPr="00235390">
        <w:rPr>
          <w:sz w:val="24"/>
          <w:szCs w:val="24"/>
        </w:rPr>
        <w:t>.</w:t>
      </w:r>
      <w:r w:rsidR="00196976">
        <w:rPr>
          <w:sz w:val="24"/>
          <w:szCs w:val="24"/>
        </w:rPr>
        <w:t xml:space="preserve"> </w:t>
      </w:r>
      <w:r w:rsidR="00A3117F" w:rsidRPr="00235390">
        <w:rPr>
          <w:sz w:val="24"/>
          <w:szCs w:val="24"/>
        </w:rPr>
        <w:t xml:space="preserve">За несвоевременный возврат </w:t>
      </w:r>
      <w:r w:rsidR="00A3117F" w:rsidRPr="00235390">
        <w:rPr>
          <w:b/>
          <w:sz w:val="24"/>
          <w:szCs w:val="24"/>
        </w:rPr>
        <w:t>«Участка» «Арендатор»</w:t>
      </w:r>
      <w:r w:rsidR="00A3117F" w:rsidRPr="00235390">
        <w:rPr>
          <w:sz w:val="24"/>
          <w:szCs w:val="24"/>
        </w:rPr>
        <w:t xml:space="preserve"> уплачивает </w:t>
      </w:r>
      <w:r w:rsidR="00A3117F" w:rsidRPr="00235390">
        <w:rPr>
          <w:b/>
          <w:sz w:val="24"/>
          <w:szCs w:val="24"/>
        </w:rPr>
        <w:t>«Арендодателю»</w:t>
      </w:r>
      <w:r w:rsidR="00A3117F" w:rsidRPr="00235390">
        <w:rPr>
          <w:sz w:val="24"/>
          <w:szCs w:val="24"/>
        </w:rPr>
        <w:t xml:space="preserve"> пени в размере 0,5 % </w:t>
      </w:r>
      <w:r>
        <w:rPr>
          <w:sz w:val="24"/>
          <w:szCs w:val="24"/>
        </w:rPr>
        <w:t xml:space="preserve">от </w:t>
      </w:r>
      <w:r w:rsidR="000E2E7F">
        <w:rPr>
          <w:sz w:val="24"/>
          <w:szCs w:val="24"/>
        </w:rPr>
        <w:t xml:space="preserve">размера годовой арендной платы, рассчитанной по ставкам текущего года, за каждый день просрочки возврата </w:t>
      </w:r>
      <w:r w:rsidR="000E2E7F" w:rsidRPr="000E2E7F">
        <w:rPr>
          <w:b/>
          <w:sz w:val="24"/>
          <w:szCs w:val="24"/>
        </w:rPr>
        <w:t>«Участка»</w:t>
      </w:r>
      <w:r w:rsidR="00354324">
        <w:rPr>
          <w:sz w:val="24"/>
          <w:szCs w:val="24"/>
        </w:rPr>
        <w:t>.</w:t>
      </w:r>
    </w:p>
    <w:p w:rsidR="0060368C" w:rsidRDefault="0060368C">
      <w:pPr>
        <w:pStyle w:val="a3"/>
        <w:jc w:val="center"/>
        <w:rPr>
          <w:b/>
          <w:szCs w:val="24"/>
        </w:rPr>
      </w:pPr>
    </w:p>
    <w:p w:rsidR="00A3117F" w:rsidRDefault="00A3117F">
      <w:pPr>
        <w:pStyle w:val="a3"/>
        <w:jc w:val="center"/>
        <w:rPr>
          <w:b/>
          <w:szCs w:val="24"/>
        </w:rPr>
      </w:pPr>
      <w:r w:rsidRPr="00235390">
        <w:rPr>
          <w:b/>
          <w:szCs w:val="24"/>
        </w:rPr>
        <w:t>6. ДОПОЛНИТЕЛЬНЫЕ УСЛОВИЯ.</w:t>
      </w:r>
    </w:p>
    <w:p w:rsidR="00AF1634" w:rsidRPr="00235390" w:rsidRDefault="00AF1634">
      <w:pPr>
        <w:pStyle w:val="a3"/>
        <w:jc w:val="center"/>
        <w:rPr>
          <w:b/>
          <w:szCs w:val="24"/>
        </w:rPr>
      </w:pPr>
    </w:p>
    <w:p w:rsidR="00C45322" w:rsidRDefault="00C45322" w:rsidP="007F679A">
      <w:pPr>
        <w:pStyle w:val="23"/>
        <w:rPr>
          <w:szCs w:val="24"/>
        </w:rPr>
      </w:pPr>
    </w:p>
    <w:p w:rsidR="007F679A" w:rsidRDefault="00A3117F" w:rsidP="007F679A">
      <w:pPr>
        <w:pStyle w:val="23"/>
        <w:rPr>
          <w:iCs/>
        </w:rPr>
      </w:pPr>
      <w:r w:rsidRPr="00235390">
        <w:rPr>
          <w:szCs w:val="24"/>
        </w:rPr>
        <w:t>6.1.</w:t>
      </w:r>
      <w:r w:rsidR="00BC396B">
        <w:rPr>
          <w:szCs w:val="24"/>
        </w:rPr>
        <w:t xml:space="preserve"> </w:t>
      </w:r>
      <w:r w:rsidR="00940EF5">
        <w:rPr>
          <w:szCs w:val="24"/>
        </w:rPr>
        <w:t>Д</w:t>
      </w:r>
      <w:r w:rsidRPr="00235390">
        <w:rPr>
          <w:szCs w:val="24"/>
        </w:rPr>
        <w:t xml:space="preserve">оговор составлен в трех экземплярах по одному для каждой из </w:t>
      </w:r>
      <w:r w:rsidR="00940EF5">
        <w:rPr>
          <w:szCs w:val="24"/>
        </w:rPr>
        <w:t>«</w:t>
      </w:r>
      <w:r w:rsidRPr="00940EF5">
        <w:rPr>
          <w:b/>
          <w:szCs w:val="24"/>
        </w:rPr>
        <w:t>Сторон</w:t>
      </w:r>
      <w:r w:rsidR="00940EF5">
        <w:rPr>
          <w:b/>
          <w:szCs w:val="24"/>
        </w:rPr>
        <w:t>»</w:t>
      </w:r>
      <w:r w:rsidRPr="00235390">
        <w:rPr>
          <w:szCs w:val="24"/>
        </w:rPr>
        <w:t xml:space="preserve"> и для </w:t>
      </w:r>
      <w:proofErr w:type="spellStart"/>
      <w:r w:rsidRPr="00235390">
        <w:rPr>
          <w:szCs w:val="24"/>
        </w:rPr>
        <w:t>Сургутского</w:t>
      </w:r>
      <w:proofErr w:type="spellEnd"/>
      <w:r w:rsidRPr="00235390">
        <w:rPr>
          <w:szCs w:val="24"/>
        </w:rPr>
        <w:t xml:space="preserve"> отдела </w:t>
      </w:r>
      <w:r w:rsidR="007F679A">
        <w:rPr>
          <w:iCs/>
        </w:rPr>
        <w:t>Управления Федеральной службы государственной регистра</w:t>
      </w:r>
      <w:r w:rsidR="00F86205">
        <w:rPr>
          <w:iCs/>
        </w:rPr>
        <w:t xml:space="preserve">ции, кадастра и картографии по </w:t>
      </w:r>
      <w:r w:rsidR="007F679A">
        <w:rPr>
          <w:iCs/>
        </w:rPr>
        <w:t>Ханты-Мансийскому автономному округу</w:t>
      </w:r>
      <w:r w:rsidR="00BC396B">
        <w:rPr>
          <w:iCs/>
        </w:rPr>
        <w:t xml:space="preserve"> </w:t>
      </w:r>
      <w:r w:rsidR="007F679A">
        <w:rPr>
          <w:iCs/>
        </w:rPr>
        <w:t>-</w:t>
      </w:r>
      <w:r w:rsidR="00BC396B">
        <w:rPr>
          <w:iCs/>
        </w:rPr>
        <w:t xml:space="preserve"> </w:t>
      </w:r>
      <w:r w:rsidR="007F679A">
        <w:rPr>
          <w:iCs/>
        </w:rPr>
        <w:t>Югре и вступает в силу с момента регистрации.</w:t>
      </w:r>
    </w:p>
    <w:p w:rsidR="000E2E7F" w:rsidRPr="000E2E7F" w:rsidRDefault="000E2E7F" w:rsidP="000E2E7F">
      <w:pPr>
        <w:pStyle w:val="a3"/>
        <w:ind w:firstLine="708"/>
        <w:rPr>
          <w:bCs/>
          <w:szCs w:val="24"/>
        </w:rPr>
      </w:pPr>
      <w:r w:rsidRPr="000E2E7F">
        <w:rPr>
          <w:bCs/>
          <w:szCs w:val="24"/>
        </w:rPr>
        <w:t xml:space="preserve">6.2. Споры по Договору подлежат рассмотрению в суде по месту нахождения </w:t>
      </w:r>
      <w:r w:rsidRPr="000E2E7F">
        <w:rPr>
          <w:b/>
          <w:bCs/>
          <w:szCs w:val="24"/>
        </w:rPr>
        <w:t>«Арендодателя»</w:t>
      </w:r>
      <w:r w:rsidRPr="000E2E7F">
        <w:rPr>
          <w:bCs/>
          <w:szCs w:val="24"/>
        </w:rPr>
        <w:t>.</w:t>
      </w:r>
    </w:p>
    <w:p w:rsidR="000E2E7F" w:rsidRPr="000E2E7F" w:rsidRDefault="000E2E7F" w:rsidP="000E2E7F">
      <w:pPr>
        <w:pStyle w:val="a3"/>
        <w:ind w:firstLine="708"/>
        <w:rPr>
          <w:bCs/>
          <w:szCs w:val="24"/>
        </w:rPr>
      </w:pPr>
      <w:r w:rsidRPr="000E2E7F">
        <w:rPr>
          <w:bCs/>
          <w:szCs w:val="24"/>
        </w:rPr>
        <w:t xml:space="preserve">6.3. </w:t>
      </w:r>
      <w:r w:rsidRPr="000E2E7F">
        <w:rPr>
          <w:b/>
          <w:bCs/>
          <w:szCs w:val="24"/>
        </w:rPr>
        <w:t>«Стороны»</w:t>
      </w:r>
      <w:r w:rsidRPr="000E2E7F">
        <w:rPr>
          <w:bCs/>
          <w:szCs w:val="24"/>
        </w:rPr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0E2E7F" w:rsidRPr="000E2E7F" w:rsidRDefault="000E2E7F" w:rsidP="000E2E7F">
      <w:pPr>
        <w:pStyle w:val="a3"/>
        <w:ind w:firstLine="708"/>
        <w:rPr>
          <w:bCs/>
          <w:szCs w:val="24"/>
        </w:rPr>
      </w:pPr>
      <w:r w:rsidRPr="000E2E7F">
        <w:rPr>
          <w:bCs/>
          <w:szCs w:val="24"/>
        </w:rPr>
        <w:t xml:space="preserve">6.4. Платежи по Договору от третьих лиц принимаются при условии указания в платёжном документе сведений об </w:t>
      </w:r>
      <w:r w:rsidRPr="000E2E7F">
        <w:rPr>
          <w:b/>
          <w:bCs/>
          <w:szCs w:val="24"/>
        </w:rPr>
        <w:t>«Арендаторе»</w:t>
      </w:r>
      <w:r w:rsidRPr="000E2E7F">
        <w:rPr>
          <w:bCs/>
          <w:szCs w:val="24"/>
        </w:rPr>
        <w:t>, за которого вносится плата, а также сведений согласно пункту 4.6 Договора.</w:t>
      </w:r>
    </w:p>
    <w:p w:rsidR="00A3117F" w:rsidRDefault="000E2E7F" w:rsidP="000E2E7F">
      <w:pPr>
        <w:pStyle w:val="a3"/>
        <w:ind w:firstLine="708"/>
        <w:rPr>
          <w:bCs/>
          <w:szCs w:val="24"/>
        </w:rPr>
      </w:pPr>
      <w:r w:rsidRPr="000E2E7F">
        <w:rPr>
          <w:bCs/>
          <w:szCs w:val="24"/>
        </w:rPr>
        <w:t xml:space="preserve">6.5. </w:t>
      </w:r>
      <w:r w:rsidRPr="000E2E7F">
        <w:rPr>
          <w:b/>
          <w:bCs/>
          <w:szCs w:val="24"/>
        </w:rPr>
        <w:t>«Арендатор»</w:t>
      </w:r>
      <w:r w:rsidRPr="000E2E7F">
        <w:rPr>
          <w:bCs/>
          <w:szCs w:val="24"/>
        </w:rPr>
        <w:t xml:space="preserve"> не имеет преимущественного права на заключение Договора на новый срок.</w:t>
      </w:r>
    </w:p>
    <w:p w:rsidR="006C17D6" w:rsidRDefault="006C17D6">
      <w:pPr>
        <w:pStyle w:val="a3"/>
        <w:ind w:firstLine="708"/>
        <w:rPr>
          <w:bCs/>
          <w:szCs w:val="24"/>
        </w:rPr>
      </w:pPr>
    </w:p>
    <w:p w:rsidR="00A3117F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7. ЮРИДИЧЕСКИЕ АДРЕСА СТОРОН</w:t>
      </w:r>
      <w:r w:rsidR="00BC396B">
        <w:rPr>
          <w:b/>
          <w:sz w:val="24"/>
          <w:szCs w:val="24"/>
        </w:rPr>
        <w:t>.</w:t>
      </w:r>
    </w:p>
    <w:p w:rsidR="00A427F7" w:rsidRPr="00235390" w:rsidRDefault="00A427F7">
      <w:pPr>
        <w:jc w:val="center"/>
        <w:rPr>
          <w:b/>
          <w:sz w:val="24"/>
          <w:szCs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5244"/>
      </w:tblGrid>
      <w:tr w:rsidR="00A3117F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</w:tcPr>
          <w:p w:rsidR="00A3117F" w:rsidRPr="000E2E7F" w:rsidRDefault="00A3117F">
            <w:pPr>
              <w:jc w:val="center"/>
              <w:rPr>
                <w:b/>
                <w:sz w:val="24"/>
                <w:szCs w:val="24"/>
              </w:rPr>
            </w:pPr>
            <w:r w:rsidRPr="000E2E7F">
              <w:rPr>
                <w:b/>
                <w:sz w:val="24"/>
                <w:szCs w:val="24"/>
              </w:rPr>
              <w:t>Арендодатель</w:t>
            </w:r>
          </w:p>
        </w:tc>
        <w:tc>
          <w:tcPr>
            <w:tcW w:w="5244" w:type="dxa"/>
          </w:tcPr>
          <w:p w:rsidR="00A3117F" w:rsidRPr="000E2E7F" w:rsidRDefault="00A3117F">
            <w:pPr>
              <w:jc w:val="center"/>
              <w:rPr>
                <w:b/>
                <w:sz w:val="24"/>
                <w:szCs w:val="24"/>
              </w:rPr>
            </w:pPr>
            <w:r w:rsidRPr="000E2E7F">
              <w:rPr>
                <w:b/>
                <w:sz w:val="24"/>
                <w:szCs w:val="24"/>
              </w:rPr>
              <w:t>Арендатор</w:t>
            </w:r>
          </w:p>
          <w:p w:rsidR="00A427F7" w:rsidRPr="000E2E7F" w:rsidRDefault="00A427F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09EF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  <w:vMerge w:val="restart"/>
          </w:tcPr>
          <w:p w:rsidR="000309EF" w:rsidRPr="00FD48D0" w:rsidRDefault="000309EF" w:rsidP="000309EF">
            <w:pPr>
              <w:widowControl w:val="0"/>
            </w:pPr>
            <w:r w:rsidRPr="00FD48D0">
              <w:rPr>
                <w:sz w:val="24"/>
                <w:szCs w:val="24"/>
              </w:rPr>
              <w:t>Тюменская обл., Ханты-Мансийский автономный округ-Югра</w:t>
            </w:r>
          </w:p>
          <w:p w:rsidR="000309EF" w:rsidRPr="00FD48D0" w:rsidRDefault="00A427F7" w:rsidP="000309EF">
            <w:pPr>
              <w:widowControl w:val="0"/>
            </w:pPr>
            <w:r>
              <w:rPr>
                <w:sz w:val="24"/>
                <w:szCs w:val="24"/>
              </w:rPr>
              <w:t xml:space="preserve">г. Сургут, </w:t>
            </w:r>
            <w:r w:rsidR="000309EF" w:rsidRPr="00FD48D0">
              <w:rPr>
                <w:sz w:val="24"/>
                <w:szCs w:val="24"/>
              </w:rPr>
              <w:t>ул. Энгельса, 8</w:t>
            </w:r>
          </w:p>
          <w:p w:rsidR="000309EF" w:rsidRPr="00FD48D0" w:rsidRDefault="000309EF" w:rsidP="000309EF">
            <w:pPr>
              <w:widowControl w:val="0"/>
            </w:pPr>
            <w:r w:rsidRPr="00FD48D0">
              <w:rPr>
                <w:sz w:val="24"/>
                <w:szCs w:val="24"/>
              </w:rPr>
              <w:t xml:space="preserve">ИНН 8602020249 </w:t>
            </w:r>
          </w:p>
          <w:p w:rsidR="000309EF" w:rsidRPr="00FD1FAD" w:rsidRDefault="000309EF" w:rsidP="000309EF">
            <w:r w:rsidRPr="00FD48D0">
              <w:rPr>
                <w:sz w:val="24"/>
                <w:szCs w:val="24"/>
              </w:rPr>
              <w:t>ОГРН 1028600603525</w:t>
            </w:r>
          </w:p>
        </w:tc>
        <w:tc>
          <w:tcPr>
            <w:tcW w:w="5244" w:type="dxa"/>
          </w:tcPr>
          <w:p w:rsidR="000309EF" w:rsidRPr="000E6FA9" w:rsidRDefault="000309EF" w:rsidP="000309EF">
            <w:pPr>
              <w:widowControl w:val="0"/>
            </w:pPr>
            <w:bookmarkStart w:id="4" w:name="Юридический_адрес_1"/>
            <w:bookmarkEnd w:id="4"/>
          </w:p>
        </w:tc>
      </w:tr>
      <w:tr w:rsidR="000309EF" w:rsidRPr="00235390">
        <w:tblPrEx>
          <w:tblCellMar>
            <w:top w:w="0" w:type="dxa"/>
            <w:bottom w:w="0" w:type="dxa"/>
          </w:tblCellMar>
        </w:tblPrEx>
        <w:tc>
          <w:tcPr>
            <w:tcW w:w="4537" w:type="dxa"/>
            <w:vMerge/>
          </w:tcPr>
          <w:p w:rsidR="000309EF" w:rsidRPr="00FD1FAD" w:rsidRDefault="000309EF" w:rsidP="000309EF"/>
        </w:tc>
        <w:tc>
          <w:tcPr>
            <w:tcW w:w="5244" w:type="dxa"/>
          </w:tcPr>
          <w:p w:rsidR="000309EF" w:rsidRPr="000E6FA9" w:rsidRDefault="000309EF" w:rsidP="000309EF">
            <w:pPr>
              <w:widowControl w:val="0"/>
            </w:pPr>
          </w:p>
        </w:tc>
      </w:tr>
      <w:tr w:rsidR="000309EF" w:rsidRPr="002353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7" w:type="dxa"/>
            <w:vMerge/>
          </w:tcPr>
          <w:p w:rsidR="000309EF" w:rsidRPr="00FD1FAD" w:rsidRDefault="000309EF" w:rsidP="000309EF"/>
        </w:tc>
        <w:tc>
          <w:tcPr>
            <w:tcW w:w="5244" w:type="dxa"/>
          </w:tcPr>
          <w:p w:rsidR="000309EF" w:rsidRPr="000E6FA9" w:rsidRDefault="000309EF" w:rsidP="000309EF">
            <w:pPr>
              <w:widowControl w:val="0"/>
            </w:pPr>
          </w:p>
        </w:tc>
      </w:tr>
      <w:tr w:rsidR="000309EF" w:rsidRPr="002353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7" w:type="dxa"/>
            <w:vMerge/>
          </w:tcPr>
          <w:p w:rsidR="000309EF" w:rsidRDefault="000309EF" w:rsidP="000309EF"/>
        </w:tc>
        <w:tc>
          <w:tcPr>
            <w:tcW w:w="5244" w:type="dxa"/>
          </w:tcPr>
          <w:p w:rsidR="000309EF" w:rsidRDefault="000309EF" w:rsidP="000309EF"/>
        </w:tc>
      </w:tr>
    </w:tbl>
    <w:p w:rsidR="0060368C" w:rsidRDefault="0060368C">
      <w:pPr>
        <w:jc w:val="center"/>
        <w:rPr>
          <w:b/>
          <w:sz w:val="24"/>
          <w:szCs w:val="24"/>
        </w:rPr>
      </w:pPr>
    </w:p>
    <w:p w:rsidR="00601C36" w:rsidRDefault="00A3117F">
      <w:pPr>
        <w:jc w:val="center"/>
        <w:rPr>
          <w:b/>
          <w:sz w:val="24"/>
          <w:szCs w:val="24"/>
        </w:rPr>
      </w:pPr>
      <w:r w:rsidRPr="00235390">
        <w:rPr>
          <w:b/>
          <w:sz w:val="24"/>
          <w:szCs w:val="24"/>
        </w:rPr>
        <w:t>Подписи сторон:</w:t>
      </w:r>
    </w:p>
    <w:p w:rsidR="00601C36" w:rsidRPr="00235390" w:rsidRDefault="00601C36">
      <w:pPr>
        <w:jc w:val="center"/>
        <w:rPr>
          <w:b/>
          <w:sz w:val="24"/>
          <w:szCs w:val="24"/>
        </w:rPr>
      </w:pPr>
    </w:p>
    <w:p w:rsidR="00A3117F" w:rsidRPr="000E2E7F" w:rsidRDefault="00A3117F">
      <w:pPr>
        <w:jc w:val="both"/>
        <w:rPr>
          <w:b/>
          <w:sz w:val="24"/>
          <w:szCs w:val="24"/>
        </w:rPr>
      </w:pPr>
      <w:r w:rsidRPr="000E2E7F">
        <w:rPr>
          <w:b/>
          <w:sz w:val="24"/>
          <w:szCs w:val="24"/>
        </w:rPr>
        <w:t>Арендодатель                                                                       Арендатор</w:t>
      </w:r>
    </w:p>
    <w:p w:rsidR="00F66A71" w:rsidRPr="00235390" w:rsidRDefault="00F66A71">
      <w:pPr>
        <w:jc w:val="both"/>
        <w:rPr>
          <w:sz w:val="24"/>
          <w:szCs w:val="24"/>
        </w:rPr>
      </w:pPr>
    </w:p>
    <w:p w:rsidR="00A3117F" w:rsidRPr="00235390" w:rsidRDefault="00A3117F">
      <w:pPr>
        <w:jc w:val="both"/>
        <w:rPr>
          <w:sz w:val="24"/>
          <w:szCs w:val="24"/>
        </w:rPr>
      </w:pPr>
      <w:r w:rsidRPr="00235390">
        <w:rPr>
          <w:sz w:val="24"/>
          <w:szCs w:val="24"/>
        </w:rPr>
        <w:t>_______________________________</w:t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</w:r>
      <w:r w:rsidRPr="00235390">
        <w:rPr>
          <w:sz w:val="24"/>
          <w:szCs w:val="24"/>
        </w:rPr>
        <w:tab/>
        <w:t>___________________________</w:t>
      </w:r>
    </w:p>
    <w:p w:rsidR="00D843EE" w:rsidRPr="00EA043D" w:rsidRDefault="000E2E7F" w:rsidP="00EA043D">
      <w:pPr>
        <w:tabs>
          <w:tab w:val="left" w:pos="5790"/>
        </w:tabs>
        <w:jc w:val="both"/>
        <w:rPr>
          <w:b/>
          <w:sz w:val="24"/>
          <w:szCs w:val="24"/>
        </w:rPr>
      </w:pPr>
      <w:bookmarkStart w:id="5" w:name="Руководитель_организации__для_юр_лиц__2"/>
      <w:bookmarkEnd w:id="5"/>
      <w:r>
        <w:rPr>
          <w:b/>
          <w:sz w:val="24"/>
          <w:szCs w:val="24"/>
        </w:rPr>
        <w:t>Меркулов Р.Е</w:t>
      </w:r>
      <w:r w:rsidR="00D14F1C">
        <w:rPr>
          <w:b/>
          <w:sz w:val="24"/>
          <w:szCs w:val="24"/>
        </w:rPr>
        <w:t>.</w:t>
      </w:r>
      <w:r w:rsidR="000309EF">
        <w:rPr>
          <w:b/>
          <w:sz w:val="24"/>
          <w:szCs w:val="24"/>
        </w:rPr>
        <w:tab/>
      </w:r>
      <w:bookmarkStart w:id="6" w:name="_GoBack"/>
      <w:bookmarkEnd w:id="6"/>
    </w:p>
    <w:sectPr w:rsidR="00D843EE" w:rsidRPr="00EA043D" w:rsidSect="00EA043D">
      <w:footerReference w:type="first" r:id="rId8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20" w:rsidRDefault="002C5920">
      <w:r>
        <w:separator/>
      </w:r>
    </w:p>
  </w:endnote>
  <w:endnote w:type="continuationSeparator" w:id="0">
    <w:p w:rsidR="002C5920" w:rsidRDefault="002C5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FE" w:rsidRDefault="00975EFE">
    <w:pPr>
      <w:pStyle w:val="a5"/>
    </w:pPr>
  </w:p>
  <w:p w:rsidR="00975EFE" w:rsidRDefault="00975E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20" w:rsidRDefault="002C5920">
      <w:r>
        <w:separator/>
      </w:r>
    </w:p>
  </w:footnote>
  <w:footnote w:type="continuationSeparator" w:id="0">
    <w:p w:rsidR="002C5920" w:rsidRDefault="002C5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33220"/>
    <w:multiLevelType w:val="singleLevel"/>
    <w:tmpl w:val="5310176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82E"/>
    <w:rsid w:val="00000445"/>
    <w:rsid w:val="000308AF"/>
    <w:rsid w:val="000309EF"/>
    <w:rsid w:val="00050013"/>
    <w:rsid w:val="000539B2"/>
    <w:rsid w:val="00061599"/>
    <w:rsid w:val="00071264"/>
    <w:rsid w:val="00077D85"/>
    <w:rsid w:val="00080C4F"/>
    <w:rsid w:val="0009308B"/>
    <w:rsid w:val="000A078B"/>
    <w:rsid w:val="000A3E38"/>
    <w:rsid w:val="000A6DCF"/>
    <w:rsid w:val="000C5138"/>
    <w:rsid w:val="000C74B7"/>
    <w:rsid w:val="000D0D7A"/>
    <w:rsid w:val="000D3CE9"/>
    <w:rsid w:val="000D704D"/>
    <w:rsid w:val="000E03E9"/>
    <w:rsid w:val="000E2E7F"/>
    <w:rsid w:val="000E3E5A"/>
    <w:rsid w:val="000E585D"/>
    <w:rsid w:val="000E6FA9"/>
    <w:rsid w:val="000F2BCB"/>
    <w:rsid w:val="000F4259"/>
    <w:rsid w:val="00101AAA"/>
    <w:rsid w:val="00130D8F"/>
    <w:rsid w:val="00140989"/>
    <w:rsid w:val="001473ED"/>
    <w:rsid w:val="00147CA0"/>
    <w:rsid w:val="00150755"/>
    <w:rsid w:val="0015723F"/>
    <w:rsid w:val="001606C2"/>
    <w:rsid w:val="0016452F"/>
    <w:rsid w:val="00164CDC"/>
    <w:rsid w:val="001728E2"/>
    <w:rsid w:val="00173159"/>
    <w:rsid w:val="001743E0"/>
    <w:rsid w:val="00183C2F"/>
    <w:rsid w:val="001865DF"/>
    <w:rsid w:val="00194504"/>
    <w:rsid w:val="00196976"/>
    <w:rsid w:val="001A375D"/>
    <w:rsid w:val="001A3F95"/>
    <w:rsid w:val="001A6A96"/>
    <w:rsid w:val="001B0A0C"/>
    <w:rsid w:val="001B67EA"/>
    <w:rsid w:val="001C0EB0"/>
    <w:rsid w:val="001C582E"/>
    <w:rsid w:val="001D4BB9"/>
    <w:rsid w:val="001D6379"/>
    <w:rsid w:val="001D7B92"/>
    <w:rsid w:val="001E240E"/>
    <w:rsid w:val="001F683A"/>
    <w:rsid w:val="00201EF0"/>
    <w:rsid w:val="00207965"/>
    <w:rsid w:val="00210F61"/>
    <w:rsid w:val="00212F70"/>
    <w:rsid w:val="0021495B"/>
    <w:rsid w:val="00215D70"/>
    <w:rsid w:val="00220F88"/>
    <w:rsid w:val="002212BA"/>
    <w:rsid w:val="002217C1"/>
    <w:rsid w:val="002266E0"/>
    <w:rsid w:val="00235390"/>
    <w:rsid w:val="002362A3"/>
    <w:rsid w:val="00247D7B"/>
    <w:rsid w:val="00251431"/>
    <w:rsid w:val="00261D25"/>
    <w:rsid w:val="00264DD4"/>
    <w:rsid w:val="00271822"/>
    <w:rsid w:val="00273038"/>
    <w:rsid w:val="00273E58"/>
    <w:rsid w:val="00275A7C"/>
    <w:rsid w:val="002A005C"/>
    <w:rsid w:val="002A15F4"/>
    <w:rsid w:val="002A32F4"/>
    <w:rsid w:val="002A48AD"/>
    <w:rsid w:val="002A5ACE"/>
    <w:rsid w:val="002C2980"/>
    <w:rsid w:val="002C5920"/>
    <w:rsid w:val="002D01D8"/>
    <w:rsid w:val="002D2BF3"/>
    <w:rsid w:val="002D3EEA"/>
    <w:rsid w:val="002E1133"/>
    <w:rsid w:val="002E3F75"/>
    <w:rsid w:val="00303729"/>
    <w:rsid w:val="00304F27"/>
    <w:rsid w:val="003119F4"/>
    <w:rsid w:val="00314C54"/>
    <w:rsid w:val="00321C42"/>
    <w:rsid w:val="003241EC"/>
    <w:rsid w:val="00325EF5"/>
    <w:rsid w:val="00330EFF"/>
    <w:rsid w:val="00344A96"/>
    <w:rsid w:val="0035404D"/>
    <w:rsid w:val="00354324"/>
    <w:rsid w:val="00362151"/>
    <w:rsid w:val="003744BA"/>
    <w:rsid w:val="00381D5C"/>
    <w:rsid w:val="00382102"/>
    <w:rsid w:val="00382313"/>
    <w:rsid w:val="003907AE"/>
    <w:rsid w:val="003A17A2"/>
    <w:rsid w:val="003B1D9D"/>
    <w:rsid w:val="003B253B"/>
    <w:rsid w:val="003B26E9"/>
    <w:rsid w:val="003B47FD"/>
    <w:rsid w:val="003B4CED"/>
    <w:rsid w:val="003C1146"/>
    <w:rsid w:val="003D1737"/>
    <w:rsid w:val="003D6799"/>
    <w:rsid w:val="003D7DB2"/>
    <w:rsid w:val="003E6F8E"/>
    <w:rsid w:val="003E70D6"/>
    <w:rsid w:val="003E71CA"/>
    <w:rsid w:val="003F518C"/>
    <w:rsid w:val="0040361B"/>
    <w:rsid w:val="0040576C"/>
    <w:rsid w:val="0041188E"/>
    <w:rsid w:val="00421746"/>
    <w:rsid w:val="00436650"/>
    <w:rsid w:val="00437028"/>
    <w:rsid w:val="004558F2"/>
    <w:rsid w:val="0046426C"/>
    <w:rsid w:val="00465763"/>
    <w:rsid w:val="00473E9D"/>
    <w:rsid w:val="0048190E"/>
    <w:rsid w:val="0049244B"/>
    <w:rsid w:val="004A2352"/>
    <w:rsid w:val="004B3FF8"/>
    <w:rsid w:val="004B65F5"/>
    <w:rsid w:val="004C603B"/>
    <w:rsid w:val="004E3EF3"/>
    <w:rsid w:val="004F3086"/>
    <w:rsid w:val="00500507"/>
    <w:rsid w:val="00500E1F"/>
    <w:rsid w:val="00504E61"/>
    <w:rsid w:val="00516E1C"/>
    <w:rsid w:val="005255C4"/>
    <w:rsid w:val="00535910"/>
    <w:rsid w:val="00537092"/>
    <w:rsid w:val="0054070D"/>
    <w:rsid w:val="00541922"/>
    <w:rsid w:val="00547863"/>
    <w:rsid w:val="005554B3"/>
    <w:rsid w:val="00571ED7"/>
    <w:rsid w:val="005733D7"/>
    <w:rsid w:val="00593900"/>
    <w:rsid w:val="005A719F"/>
    <w:rsid w:val="005B3B8A"/>
    <w:rsid w:val="005C4106"/>
    <w:rsid w:val="005C508C"/>
    <w:rsid w:val="005D1C6A"/>
    <w:rsid w:val="005D375B"/>
    <w:rsid w:val="005F0005"/>
    <w:rsid w:val="00601C36"/>
    <w:rsid w:val="0060368C"/>
    <w:rsid w:val="00626782"/>
    <w:rsid w:val="00632CF9"/>
    <w:rsid w:val="00636C80"/>
    <w:rsid w:val="006415EE"/>
    <w:rsid w:val="0065167C"/>
    <w:rsid w:val="006611CB"/>
    <w:rsid w:val="00687A2B"/>
    <w:rsid w:val="006A30EA"/>
    <w:rsid w:val="006A4B7F"/>
    <w:rsid w:val="006B6704"/>
    <w:rsid w:val="006C17D6"/>
    <w:rsid w:val="006C1D56"/>
    <w:rsid w:val="006C25F6"/>
    <w:rsid w:val="006D571F"/>
    <w:rsid w:val="006D79E3"/>
    <w:rsid w:val="006E0447"/>
    <w:rsid w:val="006F78E3"/>
    <w:rsid w:val="006F7C46"/>
    <w:rsid w:val="0070351E"/>
    <w:rsid w:val="0072577F"/>
    <w:rsid w:val="00740127"/>
    <w:rsid w:val="0077398F"/>
    <w:rsid w:val="0079131A"/>
    <w:rsid w:val="00793076"/>
    <w:rsid w:val="007953FB"/>
    <w:rsid w:val="007959D0"/>
    <w:rsid w:val="007A2675"/>
    <w:rsid w:val="007A3CA3"/>
    <w:rsid w:val="007A5582"/>
    <w:rsid w:val="007C3F4E"/>
    <w:rsid w:val="007C4BE0"/>
    <w:rsid w:val="007E0DDC"/>
    <w:rsid w:val="007E65D2"/>
    <w:rsid w:val="007F4F49"/>
    <w:rsid w:val="007F679A"/>
    <w:rsid w:val="00801BAA"/>
    <w:rsid w:val="0080219C"/>
    <w:rsid w:val="00805E4C"/>
    <w:rsid w:val="00817020"/>
    <w:rsid w:val="008227B4"/>
    <w:rsid w:val="00834BBA"/>
    <w:rsid w:val="00842D47"/>
    <w:rsid w:val="00845A97"/>
    <w:rsid w:val="00845B28"/>
    <w:rsid w:val="00853378"/>
    <w:rsid w:val="00870C00"/>
    <w:rsid w:val="00873C34"/>
    <w:rsid w:val="008C1B74"/>
    <w:rsid w:val="008C396F"/>
    <w:rsid w:val="008D005D"/>
    <w:rsid w:val="008D50FC"/>
    <w:rsid w:val="008E64B2"/>
    <w:rsid w:val="008F75D4"/>
    <w:rsid w:val="00903D51"/>
    <w:rsid w:val="009261DB"/>
    <w:rsid w:val="00933AC6"/>
    <w:rsid w:val="0093453D"/>
    <w:rsid w:val="0093634E"/>
    <w:rsid w:val="00936A4D"/>
    <w:rsid w:val="00936AE4"/>
    <w:rsid w:val="00940EF5"/>
    <w:rsid w:val="00942A43"/>
    <w:rsid w:val="009513D7"/>
    <w:rsid w:val="0095537F"/>
    <w:rsid w:val="00956136"/>
    <w:rsid w:val="00970BFA"/>
    <w:rsid w:val="00975EFE"/>
    <w:rsid w:val="0098231C"/>
    <w:rsid w:val="0098578B"/>
    <w:rsid w:val="009871D9"/>
    <w:rsid w:val="009A145B"/>
    <w:rsid w:val="009A54B8"/>
    <w:rsid w:val="009B2C1A"/>
    <w:rsid w:val="009B2C85"/>
    <w:rsid w:val="009C4FCD"/>
    <w:rsid w:val="009C5131"/>
    <w:rsid w:val="009D0FC2"/>
    <w:rsid w:val="009E630D"/>
    <w:rsid w:val="00A15583"/>
    <w:rsid w:val="00A1697F"/>
    <w:rsid w:val="00A21467"/>
    <w:rsid w:val="00A278DB"/>
    <w:rsid w:val="00A3117F"/>
    <w:rsid w:val="00A415B3"/>
    <w:rsid w:val="00A427F7"/>
    <w:rsid w:val="00A5214D"/>
    <w:rsid w:val="00A6152E"/>
    <w:rsid w:val="00A64413"/>
    <w:rsid w:val="00A66B50"/>
    <w:rsid w:val="00A70351"/>
    <w:rsid w:val="00A709FD"/>
    <w:rsid w:val="00A97277"/>
    <w:rsid w:val="00AA6772"/>
    <w:rsid w:val="00AB0751"/>
    <w:rsid w:val="00AC3CEA"/>
    <w:rsid w:val="00AE7617"/>
    <w:rsid w:val="00AE795B"/>
    <w:rsid w:val="00AF1634"/>
    <w:rsid w:val="00B006C6"/>
    <w:rsid w:val="00B00F23"/>
    <w:rsid w:val="00B1260A"/>
    <w:rsid w:val="00B17BFB"/>
    <w:rsid w:val="00B54D2A"/>
    <w:rsid w:val="00B6131A"/>
    <w:rsid w:val="00B6348A"/>
    <w:rsid w:val="00B76E6F"/>
    <w:rsid w:val="00B808C3"/>
    <w:rsid w:val="00B83FA1"/>
    <w:rsid w:val="00BA1FEE"/>
    <w:rsid w:val="00BB18F0"/>
    <w:rsid w:val="00BB6F4E"/>
    <w:rsid w:val="00BB7BDB"/>
    <w:rsid w:val="00BC0933"/>
    <w:rsid w:val="00BC396B"/>
    <w:rsid w:val="00BC4B68"/>
    <w:rsid w:val="00BC712F"/>
    <w:rsid w:val="00BD4ED5"/>
    <w:rsid w:val="00BE3D3B"/>
    <w:rsid w:val="00C00D78"/>
    <w:rsid w:val="00C04FEA"/>
    <w:rsid w:val="00C0610D"/>
    <w:rsid w:val="00C144B3"/>
    <w:rsid w:val="00C22CA1"/>
    <w:rsid w:val="00C24B0E"/>
    <w:rsid w:val="00C313B6"/>
    <w:rsid w:val="00C3416A"/>
    <w:rsid w:val="00C43244"/>
    <w:rsid w:val="00C45322"/>
    <w:rsid w:val="00C560A5"/>
    <w:rsid w:val="00C61B0D"/>
    <w:rsid w:val="00C70CBA"/>
    <w:rsid w:val="00C731A3"/>
    <w:rsid w:val="00C734A8"/>
    <w:rsid w:val="00C75188"/>
    <w:rsid w:val="00CB2D28"/>
    <w:rsid w:val="00CC6AFF"/>
    <w:rsid w:val="00CE126F"/>
    <w:rsid w:val="00CE4C28"/>
    <w:rsid w:val="00CF4CE8"/>
    <w:rsid w:val="00D015C0"/>
    <w:rsid w:val="00D12075"/>
    <w:rsid w:val="00D14F1C"/>
    <w:rsid w:val="00D14FB1"/>
    <w:rsid w:val="00D20557"/>
    <w:rsid w:val="00D32BD2"/>
    <w:rsid w:val="00D3537E"/>
    <w:rsid w:val="00D374B7"/>
    <w:rsid w:val="00D4523C"/>
    <w:rsid w:val="00D51B5E"/>
    <w:rsid w:val="00D57D89"/>
    <w:rsid w:val="00D57DEE"/>
    <w:rsid w:val="00D60B1A"/>
    <w:rsid w:val="00D61D28"/>
    <w:rsid w:val="00D74B0E"/>
    <w:rsid w:val="00D754AE"/>
    <w:rsid w:val="00D7738C"/>
    <w:rsid w:val="00D843EE"/>
    <w:rsid w:val="00D84A56"/>
    <w:rsid w:val="00DA21DD"/>
    <w:rsid w:val="00DA26F4"/>
    <w:rsid w:val="00DA4374"/>
    <w:rsid w:val="00DB0F70"/>
    <w:rsid w:val="00DB661E"/>
    <w:rsid w:val="00DB7125"/>
    <w:rsid w:val="00DB7ABB"/>
    <w:rsid w:val="00DC19A9"/>
    <w:rsid w:val="00DD5397"/>
    <w:rsid w:val="00DE4202"/>
    <w:rsid w:val="00DE567F"/>
    <w:rsid w:val="00DF2D9C"/>
    <w:rsid w:val="00E067D2"/>
    <w:rsid w:val="00E205F7"/>
    <w:rsid w:val="00E216AF"/>
    <w:rsid w:val="00E25FE1"/>
    <w:rsid w:val="00E27F87"/>
    <w:rsid w:val="00E36861"/>
    <w:rsid w:val="00E4591E"/>
    <w:rsid w:val="00E57285"/>
    <w:rsid w:val="00E64227"/>
    <w:rsid w:val="00E64E8F"/>
    <w:rsid w:val="00E701C0"/>
    <w:rsid w:val="00E7523E"/>
    <w:rsid w:val="00E82025"/>
    <w:rsid w:val="00EA043D"/>
    <w:rsid w:val="00EA1E1D"/>
    <w:rsid w:val="00EB743A"/>
    <w:rsid w:val="00EC1CAB"/>
    <w:rsid w:val="00EC5502"/>
    <w:rsid w:val="00ED72DC"/>
    <w:rsid w:val="00EE4E70"/>
    <w:rsid w:val="00F15806"/>
    <w:rsid w:val="00F15E4F"/>
    <w:rsid w:val="00F16DA5"/>
    <w:rsid w:val="00F32C13"/>
    <w:rsid w:val="00F40387"/>
    <w:rsid w:val="00F57B66"/>
    <w:rsid w:val="00F6536F"/>
    <w:rsid w:val="00F66A71"/>
    <w:rsid w:val="00F70E9D"/>
    <w:rsid w:val="00F7114C"/>
    <w:rsid w:val="00F86205"/>
    <w:rsid w:val="00F871A9"/>
    <w:rsid w:val="00F95606"/>
    <w:rsid w:val="00F97C8A"/>
    <w:rsid w:val="00FB09D5"/>
    <w:rsid w:val="00FB104A"/>
    <w:rsid w:val="00FB3C3D"/>
    <w:rsid w:val="00FB5C5C"/>
    <w:rsid w:val="00FC59AE"/>
    <w:rsid w:val="00FC6BB7"/>
    <w:rsid w:val="00FD1FAD"/>
    <w:rsid w:val="00FD31B6"/>
    <w:rsid w:val="00FD40CF"/>
    <w:rsid w:val="00FD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C89C99"/>
  <w14:defaultImageDpi w14:val="0"/>
  <w15:docId w15:val="{8E592DE1-073D-464C-8CFD-F057DBBE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4"/>
      <w:lang w:val="en-US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i/>
      <w:sz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</w:rPr>
  </w:style>
  <w:style w:type="paragraph" w:styleId="21">
    <w:name w:val="Body Text 2"/>
    <w:basedOn w:val="a"/>
    <w:link w:val="22"/>
    <w:uiPriority w:val="99"/>
    <w:pPr>
      <w:ind w:right="-568"/>
      <w:jc w:val="both"/>
    </w:pPr>
    <w:rPr>
      <w:i/>
      <w:sz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jc w:val="both"/>
    </w:pPr>
    <w:rPr>
      <w:i/>
      <w:sz w:val="23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7">
    <w:name w:val="Body Text Indent"/>
    <w:basedOn w:val="a"/>
    <w:link w:val="a8"/>
    <w:uiPriority w:val="99"/>
    <w:pPr>
      <w:ind w:right="-58" w:firstLine="708"/>
      <w:jc w:val="both"/>
    </w:pPr>
    <w:rPr>
      <w:i/>
      <w:sz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ind w:firstLine="708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</w:rPr>
  </w:style>
  <w:style w:type="paragraph" w:styleId="33">
    <w:name w:val="Body Text Indent 3"/>
    <w:basedOn w:val="a"/>
    <w:link w:val="34"/>
    <w:uiPriority w:val="99"/>
    <w:pPr>
      <w:ind w:left="720"/>
      <w:jc w:val="both"/>
    </w:pPr>
    <w:rPr>
      <w:sz w:val="24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paragraph" w:styleId="a9">
    <w:name w:val="caption"/>
    <w:basedOn w:val="a"/>
    <w:uiPriority w:val="35"/>
    <w:qFormat/>
    <w:pPr>
      <w:jc w:val="center"/>
    </w:pPr>
    <w:rPr>
      <w:b/>
      <w:sz w:val="28"/>
    </w:rPr>
  </w:style>
  <w:style w:type="paragraph" w:styleId="aa">
    <w:name w:val="Title"/>
    <w:basedOn w:val="a"/>
    <w:link w:val="ab"/>
    <w:uiPriority w:val="10"/>
    <w:qFormat/>
    <w:pPr>
      <w:jc w:val="center"/>
    </w:pPr>
    <w:rPr>
      <w:b/>
      <w:sz w:val="24"/>
    </w:rPr>
  </w:style>
  <w:style w:type="character" w:styleId="ac">
    <w:name w:val="annotation reference"/>
    <w:basedOn w:val="a0"/>
    <w:uiPriority w:val="99"/>
    <w:rsid w:val="00173159"/>
    <w:rPr>
      <w:rFonts w:cs="Times New Roman"/>
      <w:sz w:val="16"/>
    </w:rPr>
  </w:style>
  <w:style w:type="character" w:customStyle="1" w:styleId="ab">
    <w:name w:val="Заголовок Знак"/>
    <w:basedOn w:val="a0"/>
    <w:link w:val="aa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d">
    <w:name w:val="Balloon Text"/>
    <w:basedOn w:val="a"/>
    <w:link w:val="ae"/>
    <w:uiPriority w:val="99"/>
    <w:semiHidden/>
    <w:rsid w:val="00B00F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Segoe UI" w:hAnsi="Segoe UI" w:cs="Segoe UI"/>
      <w:sz w:val="18"/>
      <w:szCs w:val="18"/>
    </w:rPr>
  </w:style>
  <w:style w:type="paragraph" w:styleId="af">
    <w:name w:val="annotation text"/>
    <w:basedOn w:val="a"/>
    <w:link w:val="af0"/>
    <w:uiPriority w:val="99"/>
    <w:rsid w:val="00173159"/>
  </w:style>
  <w:style w:type="character" w:customStyle="1" w:styleId="af0">
    <w:name w:val="Текст примечания Знак"/>
    <w:basedOn w:val="a0"/>
    <w:link w:val="af"/>
    <w:uiPriority w:val="99"/>
    <w:locked/>
    <w:rsid w:val="00173159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rsid w:val="001731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locked/>
    <w:rsid w:val="00173159"/>
    <w:rPr>
      <w:rFonts w:cs="Times New Roman"/>
      <w:b/>
    </w:rPr>
  </w:style>
  <w:style w:type="paragraph" w:styleId="af3">
    <w:name w:val="Revision"/>
    <w:hidden/>
    <w:uiPriority w:val="99"/>
    <w:semiHidden/>
    <w:rsid w:val="00173159"/>
  </w:style>
  <w:style w:type="paragraph" w:styleId="af4">
    <w:name w:val="No Spacing"/>
    <w:uiPriority w:val="1"/>
    <w:qFormat/>
    <w:rsid w:val="00C45322"/>
  </w:style>
  <w:style w:type="character" w:customStyle="1" w:styleId="af5">
    <w:name w:val="Не вступил в силу"/>
    <w:rsid w:val="00842D47"/>
    <w:rPr>
      <w:color w:val="000000"/>
      <w:shd w:val="clear" w:color="auto" w:fill="D8EDE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75;&#1086;&#1074;&#1086;&#1088;&#1072;\&#1044;&#1086;&#1075;&#1086;&#1074;&#1086;&#1088;%20&#1076;&#1083;&#1103;%20&#1089;&#1090;&#1088;&#1086;&#1080;&#1090;&#1077;&#1083;&#1100;&#1089;&#1090;&#1074;&#1072;%20(&#1087;&#1072;&#1083;&#1072;&#1090;&#1072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3D64F-3674-491C-AE21-33050224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для строительства (палата)</Template>
  <TotalTime>2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688</vt:lpstr>
    </vt:vector>
  </TitlesOfParts>
  <Company>OEM Preinstall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688</dc:title>
  <dc:subject/>
  <dc:creator>SolEA</dc:creator>
  <cp:keywords/>
  <dc:description/>
  <cp:lastModifiedBy>Лисицына Марина Ивановна</cp:lastModifiedBy>
  <cp:revision>4</cp:revision>
  <cp:lastPrinted>2018-03-05T05:26:00Z</cp:lastPrinted>
  <dcterms:created xsi:type="dcterms:W3CDTF">2018-03-05T12:23:00Z</dcterms:created>
  <dcterms:modified xsi:type="dcterms:W3CDTF">2018-03-05T12:24:00Z</dcterms:modified>
</cp:coreProperties>
</file>